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6F82F" w14:textId="2C4979F9" w:rsidR="00E80880" w:rsidRDefault="00E80880" w:rsidP="00E80880">
      <w:pPr>
        <w:spacing w:after="0" w:line="240" w:lineRule="auto"/>
      </w:pPr>
      <w:r>
        <w:t>PE 18</w:t>
      </w:r>
      <w:r w:rsidR="00D656DD">
        <w:t>b</w:t>
      </w:r>
      <w:r>
        <w:t xml:space="preserve">                                                Esther and the Church</w:t>
      </w:r>
    </w:p>
    <w:p w14:paraId="664BC983" w14:textId="77777777" w:rsidR="00E80880" w:rsidRDefault="00E80880" w:rsidP="00E80880">
      <w:pPr>
        <w:spacing w:after="0" w:line="240" w:lineRule="auto"/>
        <w:jc w:val="center"/>
      </w:pPr>
    </w:p>
    <w:p w14:paraId="047E8767" w14:textId="77777777" w:rsidR="00E80880" w:rsidRDefault="00E80880" w:rsidP="00E80880">
      <w:pPr>
        <w:spacing w:after="0" w:line="240" w:lineRule="auto"/>
        <w:jc w:val="center"/>
        <w:rPr>
          <w:i/>
        </w:rPr>
      </w:pPr>
      <w:r>
        <w:rPr>
          <w:i/>
        </w:rPr>
        <w:t xml:space="preserve">  It is the glory of God to conceal a </w:t>
      </w:r>
      <w:proofErr w:type="gramStart"/>
      <w:r>
        <w:rPr>
          <w:i/>
        </w:rPr>
        <w:t>thing;</w:t>
      </w:r>
      <w:proofErr w:type="gramEnd"/>
    </w:p>
    <w:p w14:paraId="051D2D13" w14:textId="77777777" w:rsidR="00E80880" w:rsidRDefault="00E80880" w:rsidP="00E80880">
      <w:pPr>
        <w:spacing w:after="0" w:line="240" w:lineRule="auto"/>
        <w:jc w:val="center"/>
        <w:rPr>
          <w:i/>
        </w:rPr>
      </w:pPr>
      <w:r>
        <w:rPr>
          <w:i/>
        </w:rPr>
        <w:t>But the honor of kings is to search it out.   ~Proverbs 25:2</w:t>
      </w:r>
    </w:p>
    <w:p w14:paraId="4B56DD49" w14:textId="77777777" w:rsidR="00E80880" w:rsidRPr="00BF4874" w:rsidRDefault="00E80880" w:rsidP="00E80880">
      <w:pPr>
        <w:spacing w:after="0" w:line="240" w:lineRule="auto"/>
        <w:jc w:val="center"/>
        <w:rPr>
          <w:i/>
        </w:rPr>
      </w:pPr>
    </w:p>
    <w:p w14:paraId="38A7A1DC" w14:textId="557AA6E2" w:rsidR="00A83240" w:rsidRDefault="00A83240" w:rsidP="00E80880">
      <w:pPr>
        <w:spacing w:after="0" w:line="240" w:lineRule="auto"/>
      </w:pPr>
      <w:r>
        <w:t>While the story of Esther is historical, it is also an allegory of Christ and the church</w:t>
      </w:r>
    </w:p>
    <w:p w14:paraId="5E7419E0" w14:textId="47973278" w:rsidR="00F80637" w:rsidRDefault="00F80637" w:rsidP="00A83240">
      <w:pPr>
        <w:spacing w:after="0" w:line="240" w:lineRule="auto"/>
        <w:ind w:firstLine="180"/>
      </w:pPr>
      <w:r>
        <w:t>Galatians 4:24  Which things are an allegory…</w:t>
      </w:r>
    </w:p>
    <w:p w14:paraId="0E77FDDD" w14:textId="22A04E73" w:rsidR="00A83240" w:rsidRPr="00A83240" w:rsidRDefault="00A83240" w:rsidP="00A83240">
      <w:pPr>
        <w:spacing w:after="0" w:line="240" w:lineRule="auto"/>
        <w:ind w:firstLine="180"/>
        <w:rPr>
          <w:i/>
          <w:iCs/>
        </w:rPr>
      </w:pPr>
      <w:r>
        <w:t xml:space="preserve">For more in-depth study, see </w:t>
      </w:r>
      <w:r>
        <w:rPr>
          <w:i/>
          <w:iCs/>
        </w:rPr>
        <w:t>Cracking the Mordecai Code</w:t>
      </w:r>
    </w:p>
    <w:p w14:paraId="6E72BD1E" w14:textId="77777777" w:rsidR="00A83240" w:rsidRDefault="00A83240" w:rsidP="00E80880">
      <w:pPr>
        <w:spacing w:after="0" w:line="240" w:lineRule="auto"/>
        <w:rPr>
          <w:b/>
          <w:i/>
        </w:rPr>
      </w:pPr>
    </w:p>
    <w:p w14:paraId="271196D8" w14:textId="5D6107BD" w:rsidR="00E80880" w:rsidRDefault="00E80880" w:rsidP="00E80880">
      <w:pPr>
        <w:spacing w:after="0" w:line="240" w:lineRule="auto"/>
      </w:pPr>
      <w:r w:rsidRPr="00E25427">
        <w:rPr>
          <w:b/>
          <w:i/>
        </w:rPr>
        <w:t>King Ahasuerus</w:t>
      </w:r>
      <w:r>
        <w:t xml:space="preserve"> – Christ</w:t>
      </w:r>
    </w:p>
    <w:p w14:paraId="68D4A898" w14:textId="77777777" w:rsidR="0085218C" w:rsidRDefault="00E80880" w:rsidP="0085218C">
      <w:pPr>
        <w:spacing w:after="0" w:line="240" w:lineRule="auto"/>
        <w:ind w:left="540" w:hanging="180"/>
      </w:pPr>
      <w:r>
        <w:t xml:space="preserve">•Ahasuerus – title.  Means, “I will be silent and poor.”  </w:t>
      </w:r>
    </w:p>
    <w:p w14:paraId="4154BE0A" w14:textId="77777777" w:rsidR="0085218C" w:rsidRDefault="0085218C" w:rsidP="0085218C">
      <w:pPr>
        <w:spacing w:after="0" w:line="240" w:lineRule="auto"/>
        <w:ind w:left="720" w:hanging="180"/>
      </w:pPr>
      <w:r>
        <w:t>•</w:t>
      </w:r>
      <w:r w:rsidR="00E80880">
        <w:t>The king was Xerxes</w:t>
      </w:r>
      <w:r w:rsidR="00F80637">
        <w:t xml:space="preserve"> 1 (</w:t>
      </w:r>
      <w:r>
        <w:t>Xerxes the Great</w:t>
      </w:r>
      <w:r w:rsidR="00F80637">
        <w:t>)</w:t>
      </w:r>
      <w:r w:rsidR="00E80880">
        <w:t xml:space="preserve">. </w:t>
      </w:r>
      <w:r w:rsidR="00F80637">
        <w:t xml:space="preserve"> According to Herodotus, the name</w:t>
      </w:r>
      <w:r>
        <w:t xml:space="preserve"> Xerxes means “warrior.”  </w:t>
      </w:r>
    </w:p>
    <w:p w14:paraId="6B0B51E8" w14:textId="77777777" w:rsidR="00E80880" w:rsidRDefault="0085218C" w:rsidP="0085218C">
      <w:pPr>
        <w:spacing w:after="0" w:line="240" w:lineRule="auto"/>
        <w:ind w:left="720" w:hanging="180"/>
      </w:pPr>
      <w:r>
        <w:t xml:space="preserve">•The kings of </w:t>
      </w:r>
      <w:r w:rsidR="00E80880">
        <w:t xml:space="preserve">Persia were subject to the same rules as the common man. </w:t>
      </w:r>
    </w:p>
    <w:p w14:paraId="2C522E0A" w14:textId="77777777" w:rsidR="00E80880" w:rsidRDefault="00E80880" w:rsidP="0085218C">
      <w:pPr>
        <w:spacing w:after="0" w:line="240" w:lineRule="auto"/>
        <w:ind w:left="720" w:hanging="180"/>
      </w:pPr>
      <w:r>
        <w:t>•God became a man, subject to all the limitations of man</w:t>
      </w:r>
    </w:p>
    <w:p w14:paraId="67BCF9BE" w14:textId="77777777" w:rsidR="00E80880" w:rsidRDefault="00E80880" w:rsidP="0085218C">
      <w:pPr>
        <w:spacing w:after="0" w:line="240" w:lineRule="auto"/>
        <w:ind w:left="720" w:hanging="180"/>
      </w:pPr>
      <w:r>
        <w:t>•Isaiah 53:7</w:t>
      </w:r>
      <w:r w:rsidR="0085218C">
        <w:t xml:space="preserve">  Oppressed and afflicted, opened not mouth</w:t>
      </w:r>
    </w:p>
    <w:p w14:paraId="57C5CC22" w14:textId="77777777" w:rsidR="0085218C" w:rsidRDefault="0085218C" w:rsidP="0085218C">
      <w:pPr>
        <w:spacing w:after="0" w:line="240" w:lineRule="auto"/>
        <w:ind w:left="720" w:hanging="180"/>
      </w:pPr>
      <w:r>
        <w:t>•</w:t>
      </w:r>
      <w:r w:rsidRPr="0085218C">
        <w:t xml:space="preserve"> </w:t>
      </w:r>
      <w:r>
        <w:t>Leviticus 12:2</w:t>
      </w:r>
      <w:r w:rsidR="00EE59B4">
        <w:t>-</w:t>
      </w:r>
      <w:r>
        <w:t>8; Luke 2:24  Jesus’ parents brought</w:t>
      </w:r>
    </w:p>
    <w:p w14:paraId="5A351396" w14:textId="77777777" w:rsidR="0090600F" w:rsidRDefault="0090600F" w:rsidP="0085218C">
      <w:pPr>
        <w:spacing w:after="0" w:line="240" w:lineRule="auto"/>
        <w:ind w:left="720" w:hanging="180"/>
      </w:pPr>
      <w:r>
        <w:t>•Persian title given to kings</w:t>
      </w:r>
      <w:r w:rsidR="0085218C">
        <w:t xml:space="preserve">: </w:t>
      </w:r>
      <w:r w:rsidR="000B5F9E">
        <w:t>“King of K</w:t>
      </w:r>
      <w:r>
        <w:t>ings”, Ezra 7:12; Christ, Revelation 19:16</w:t>
      </w:r>
    </w:p>
    <w:p w14:paraId="413D3629" w14:textId="77777777" w:rsidR="00E80880" w:rsidRDefault="00E80880" w:rsidP="00E32B71">
      <w:pPr>
        <w:spacing w:after="0" w:line="240" w:lineRule="auto"/>
        <w:ind w:left="360" w:hanging="90"/>
      </w:pPr>
      <w:r>
        <w:t xml:space="preserve">•1:4  The king prepared a 180-day feast to show the riches of his glorious kingdom and the honor of his kingdom to all the princes and servants of Media and Persia.  Afterward was a special week of banqueting.  The banquet hall was beautifully </w:t>
      </w:r>
      <w:proofErr w:type="gramStart"/>
      <w:r>
        <w:t>decorated</w:t>
      </w:r>
      <w:proofErr w:type="gramEnd"/>
      <w:r>
        <w:t xml:space="preserve"> and the food and drink was abundant.  </w:t>
      </w:r>
      <w:r w:rsidRPr="00E25427">
        <w:rPr>
          <w:b/>
          <w:i/>
        </w:rPr>
        <w:t>According to the law, no one was compelled to drink the wine, but each partook as he pleased.</w:t>
      </w:r>
    </w:p>
    <w:p w14:paraId="6453A679" w14:textId="77777777" w:rsidR="001B41F8" w:rsidRDefault="001B41F8" w:rsidP="001B41F8">
      <w:pPr>
        <w:spacing w:after="0" w:line="240" w:lineRule="auto"/>
        <w:ind w:left="720" w:hanging="180"/>
      </w:pPr>
      <w:r>
        <w:t xml:space="preserve">•John 1:11, 14  He came unto his </w:t>
      </w:r>
      <w:proofErr w:type="gramStart"/>
      <w:r>
        <w:t>own..</w:t>
      </w:r>
      <w:proofErr w:type="gramEnd"/>
      <w:r>
        <w:t xml:space="preserve"> The Word was made flesh and dwelt among us, and we beheld his glory…</w:t>
      </w:r>
    </w:p>
    <w:p w14:paraId="78265927" w14:textId="77777777" w:rsidR="00E80880" w:rsidRDefault="001B41F8" w:rsidP="001B41F8">
      <w:pPr>
        <w:spacing w:after="0" w:line="240" w:lineRule="auto"/>
        <w:ind w:left="720" w:hanging="180"/>
      </w:pPr>
      <w:r>
        <w:t>•</w:t>
      </w:r>
      <w:r w:rsidR="00E80880">
        <w:t>God extends His blessings on all men, and extends His invitation to partake, but no one is forced to come.  Revelation 22:17</w:t>
      </w:r>
    </w:p>
    <w:p w14:paraId="72372E44" w14:textId="77777777" w:rsidR="00E25D89" w:rsidRDefault="00E25D89" w:rsidP="00E32B71">
      <w:pPr>
        <w:spacing w:after="0" w:line="240" w:lineRule="auto"/>
        <w:ind w:left="360" w:hanging="90"/>
      </w:pPr>
      <w:r>
        <w:t xml:space="preserve">•Ruled </w:t>
      </w:r>
      <w:r w:rsidRPr="00E25D89">
        <w:rPr>
          <w:b/>
          <w:i/>
        </w:rPr>
        <w:t>Persia</w:t>
      </w:r>
      <w:r>
        <w:t xml:space="preserve">, which means “pure” or “splendid”, from his palace in </w:t>
      </w:r>
      <w:r>
        <w:rPr>
          <w:b/>
          <w:i/>
        </w:rPr>
        <w:t>Shushan</w:t>
      </w:r>
      <w:r>
        <w:t>, which means “lily,” which comes from a root word which means “joyful” or “rejoice”</w:t>
      </w:r>
    </w:p>
    <w:p w14:paraId="49F6E5B5" w14:textId="77777777" w:rsidR="00E32B71" w:rsidRDefault="00E32B71" w:rsidP="00E32B71">
      <w:pPr>
        <w:spacing w:after="0" w:line="240" w:lineRule="auto"/>
        <w:ind w:left="360" w:hanging="90"/>
      </w:pPr>
      <w:r>
        <w:t>•</w:t>
      </w:r>
      <w:r w:rsidRPr="009D721A">
        <w:rPr>
          <w:b/>
          <w:i/>
        </w:rPr>
        <w:t>Sceptre</w:t>
      </w:r>
      <w:r>
        <w:t xml:space="preserve"> (4:11; 5:2; 8:4)  king held out scepter to grant permission for subjects to approach him; subject touched the top of scepter.</w:t>
      </w:r>
      <w:r w:rsidR="009D721A">
        <w:t xml:space="preserve">  If the scepter was not extended, the person could not approach and may have been executed.</w:t>
      </w:r>
      <w:r>
        <w:t xml:space="preserve">  Jesus – “a scepter of righteousness is the scepter of thy kingdom,” Hebrews 1:8.  Romans 8:1, 9-10, If a person is in Christ</w:t>
      </w:r>
      <w:r w:rsidR="009D721A">
        <w:t>, he has His spirit dwelling in him, which is life and righteous, therefore there is no condemnation.</w:t>
      </w:r>
    </w:p>
    <w:p w14:paraId="1FD72619" w14:textId="77777777" w:rsidR="00E80880" w:rsidRDefault="00E80880" w:rsidP="00E25D89">
      <w:pPr>
        <w:spacing w:after="0" w:line="240" w:lineRule="auto"/>
        <w:rPr>
          <w:b/>
          <w:i/>
        </w:rPr>
      </w:pPr>
      <w:r>
        <w:rPr>
          <w:b/>
          <w:i/>
        </w:rPr>
        <w:t>Law of Persia (1:15;4:11); “Law of the Persians and the Medes” (1:19)</w:t>
      </w:r>
    </w:p>
    <w:p w14:paraId="1BDD62A7" w14:textId="77777777" w:rsidR="00E80880" w:rsidRDefault="00E80880" w:rsidP="00E80880">
      <w:pPr>
        <w:spacing w:after="0" w:line="240" w:lineRule="auto"/>
        <w:ind w:left="360"/>
      </w:pPr>
      <w:r>
        <w:t>•Persian Law – how the common man conducted himself in the presence of the king</w:t>
      </w:r>
    </w:p>
    <w:p w14:paraId="171E64C8" w14:textId="77777777" w:rsidR="00E80880" w:rsidRDefault="00E80880" w:rsidP="00E80880">
      <w:pPr>
        <w:spacing w:after="0" w:line="240" w:lineRule="auto"/>
        <w:ind w:left="360"/>
      </w:pPr>
      <w:r>
        <w:t xml:space="preserve">  Law of God – how a sinful man may approach a holy God</w:t>
      </w:r>
    </w:p>
    <w:p w14:paraId="040D0468" w14:textId="77777777" w:rsidR="00E80880" w:rsidRDefault="00E80880" w:rsidP="00E80880">
      <w:pPr>
        <w:spacing w:after="0" w:line="240" w:lineRule="auto"/>
        <w:ind w:left="360"/>
      </w:pPr>
      <w:r>
        <w:t>•</w:t>
      </w:r>
      <w:r w:rsidRPr="00D31C1D">
        <w:t>“Law of the Persians and the Medes” (1:19)</w:t>
      </w:r>
      <w:proofErr w:type="gramStart"/>
      <w:r>
        <w:t xml:space="preserve">. </w:t>
      </w:r>
      <w:proofErr w:type="gramEnd"/>
      <w:r>
        <w:t>Once a law was made, it could not be changed</w:t>
      </w:r>
      <w:r w:rsidR="00FE0913">
        <w:t xml:space="preserve"> (8:8)</w:t>
      </w:r>
      <w:r>
        <w:t xml:space="preserve">.    </w:t>
      </w:r>
    </w:p>
    <w:p w14:paraId="026EC2A8" w14:textId="77777777" w:rsidR="00E80880" w:rsidRDefault="00E80880" w:rsidP="00E80880">
      <w:pPr>
        <w:spacing w:after="0" w:line="240" w:lineRule="auto"/>
        <w:ind w:left="360"/>
      </w:pPr>
      <w:r>
        <w:t xml:space="preserve">  The law of God does not change.  Jesus had to die to satisfy the law.</w:t>
      </w:r>
    </w:p>
    <w:p w14:paraId="6E2E5556" w14:textId="77777777" w:rsidR="00E80880" w:rsidRDefault="00E80880" w:rsidP="00E80880">
      <w:pPr>
        <w:spacing w:after="0" w:line="240" w:lineRule="auto"/>
      </w:pPr>
      <w:r w:rsidRPr="00E25427">
        <w:rPr>
          <w:b/>
          <w:i/>
        </w:rPr>
        <w:t>Vashti</w:t>
      </w:r>
      <w:r>
        <w:t xml:space="preserve"> – Israel</w:t>
      </w:r>
    </w:p>
    <w:p w14:paraId="028CA7D4" w14:textId="77777777" w:rsidR="00E80880" w:rsidRDefault="00E80880" w:rsidP="00E80880">
      <w:pPr>
        <w:spacing w:after="0" w:line="240" w:lineRule="auto"/>
        <w:ind w:left="360"/>
      </w:pPr>
      <w:r>
        <w:t>•Name means beautiful</w:t>
      </w:r>
    </w:p>
    <w:p w14:paraId="690F237D" w14:textId="77777777" w:rsidR="00E80880" w:rsidRDefault="00E80880" w:rsidP="00E80880">
      <w:pPr>
        <w:spacing w:after="0" w:line="240" w:lineRule="auto"/>
        <w:ind w:left="360"/>
      </w:pPr>
      <w:r>
        <w:t>•God blessed Israel that she might be a showpiece to the world (Deuteronomy 4:5-9; I Kings 8:41-43, 60)</w:t>
      </w:r>
    </w:p>
    <w:p w14:paraId="04D16A74" w14:textId="77777777" w:rsidR="00E25D89" w:rsidRDefault="00E25D89" w:rsidP="00E80880">
      <w:pPr>
        <w:spacing w:after="0" w:line="240" w:lineRule="auto"/>
        <w:ind w:left="360"/>
      </w:pPr>
      <w:r>
        <w:t>•</w:t>
      </w:r>
      <w:r w:rsidR="00457202">
        <w:t>1:18</w:t>
      </w:r>
      <w:r w:rsidR="003E5365">
        <w:t>, 20</w:t>
      </w:r>
      <w:r w:rsidR="00457202">
        <w:t xml:space="preserve">  </w:t>
      </w:r>
      <w:r>
        <w:t xml:space="preserve">Vashti was judged to show that women were to </w:t>
      </w:r>
      <w:r w:rsidR="00457202">
        <w:t xml:space="preserve">honor their husbands, lest there </w:t>
      </w:r>
      <w:r w:rsidR="004A66FE">
        <w:t>“</w:t>
      </w:r>
      <w:r w:rsidR="00457202">
        <w:t>arise too much contempt and wrath</w:t>
      </w:r>
      <w:r w:rsidR="003E5365">
        <w:t>,</w:t>
      </w:r>
      <w:r w:rsidR="00457202">
        <w:t>”</w:t>
      </w:r>
      <w:r w:rsidR="003E5365">
        <w:t xml:space="preserve"> and “that every man should bear rule in his own house.”</w:t>
      </w:r>
      <w:r w:rsidR="00457202">
        <w:t xml:space="preserve">  Under King Manasseh, </w:t>
      </w:r>
      <w:r w:rsidR="003E5365">
        <w:t xml:space="preserve">Israel did </w:t>
      </w:r>
      <w:proofErr w:type="gramStart"/>
      <w:r w:rsidR="003E5365">
        <w:t>more evil</w:t>
      </w:r>
      <w:proofErr w:type="gramEnd"/>
      <w:r w:rsidR="003E5365">
        <w:t xml:space="preserve"> and wickedness</w:t>
      </w:r>
      <w:r w:rsidR="00457202">
        <w:t xml:space="preserve"> than </w:t>
      </w:r>
      <w:r w:rsidR="003E5365">
        <w:t>the nations that God destroyed from before them (2 Kings 21:9-12)</w:t>
      </w:r>
      <w:r w:rsidR="00B6326B">
        <w:t>.  Romans 13:1 gives the command to be subject to higher powers, b</w:t>
      </w:r>
      <w:r w:rsidR="00DC2BE3">
        <w:t>ecause they are ordained of God, and all men will be judged by God (1 Peter 4:17)</w:t>
      </w:r>
    </w:p>
    <w:p w14:paraId="70ED87CE" w14:textId="77777777" w:rsidR="00E80880" w:rsidRDefault="00E80880" w:rsidP="00E80880">
      <w:pPr>
        <w:spacing w:after="0" w:line="240" w:lineRule="auto"/>
        <w:ind w:left="360"/>
      </w:pPr>
      <w:r>
        <w:t>•1:19 her estate was given to another better than she – the Church</w:t>
      </w:r>
    </w:p>
    <w:p w14:paraId="637FD55B" w14:textId="77777777" w:rsidR="00E80880" w:rsidRDefault="00E80880" w:rsidP="00E80880">
      <w:pPr>
        <w:spacing w:after="0" w:line="240" w:lineRule="auto"/>
      </w:pPr>
      <w:r>
        <w:rPr>
          <w:b/>
          <w:i/>
        </w:rPr>
        <w:t xml:space="preserve">7 chamberlains </w:t>
      </w:r>
      <w:r w:rsidRPr="00FA3C23">
        <w:t xml:space="preserve">(1:10) </w:t>
      </w:r>
      <w:r>
        <w:t>sent to bring Vashti to the banquet – the prophets</w:t>
      </w:r>
    </w:p>
    <w:p w14:paraId="3A28F713" w14:textId="77777777" w:rsidR="00E80880" w:rsidRDefault="00E80880" w:rsidP="00E80880">
      <w:pPr>
        <w:spacing w:after="0" w:line="240" w:lineRule="auto"/>
        <w:ind w:left="360"/>
      </w:pPr>
      <w:r>
        <w:lastRenderedPageBreak/>
        <w:t>•Mehuman – faithful</w:t>
      </w:r>
    </w:p>
    <w:p w14:paraId="509B66C6" w14:textId="77777777" w:rsidR="00E80880" w:rsidRDefault="00E80880" w:rsidP="00E80880">
      <w:pPr>
        <w:spacing w:after="0" w:line="240" w:lineRule="auto"/>
        <w:ind w:left="360"/>
      </w:pPr>
      <w:r>
        <w:t>•Biztha – booty (spoils of war, taken as prisoner)</w:t>
      </w:r>
    </w:p>
    <w:p w14:paraId="74C28FB8" w14:textId="77777777" w:rsidR="00E80880" w:rsidRDefault="00E80880" w:rsidP="00E80880">
      <w:pPr>
        <w:spacing w:after="0" w:line="240" w:lineRule="auto"/>
        <w:ind w:left="360"/>
      </w:pPr>
      <w:r>
        <w:t>•Harbona – ass driver</w:t>
      </w:r>
      <w:r w:rsidR="004A66FE">
        <w:t xml:space="preserve"> (guiding/driving stubborn people)</w:t>
      </w:r>
    </w:p>
    <w:p w14:paraId="67108538" w14:textId="77777777" w:rsidR="00E80880" w:rsidRDefault="00E80880" w:rsidP="00E80880">
      <w:pPr>
        <w:spacing w:after="0" w:line="240" w:lineRule="auto"/>
        <w:ind w:left="360"/>
      </w:pPr>
      <w:r>
        <w:t>•Bigtha –in the winepress (persecution)</w:t>
      </w:r>
    </w:p>
    <w:p w14:paraId="7FD3AD73" w14:textId="77777777" w:rsidR="00E80880" w:rsidRDefault="00E80880" w:rsidP="00E80880">
      <w:pPr>
        <w:spacing w:after="0" w:line="240" w:lineRule="auto"/>
        <w:ind w:left="360"/>
      </w:pPr>
      <w:r>
        <w:t>•Abagtha – God given</w:t>
      </w:r>
    </w:p>
    <w:p w14:paraId="76B21B7F" w14:textId="77777777" w:rsidR="00E80880" w:rsidRDefault="00E80880" w:rsidP="00E80880">
      <w:pPr>
        <w:spacing w:after="0" w:line="240" w:lineRule="auto"/>
        <w:ind w:left="360"/>
      </w:pPr>
      <w:r>
        <w:t>•Zethar –star (gives direction)</w:t>
      </w:r>
    </w:p>
    <w:p w14:paraId="29D5C7C1" w14:textId="77777777" w:rsidR="00E80880" w:rsidRDefault="00E80880" w:rsidP="00E80880">
      <w:pPr>
        <w:spacing w:after="0" w:line="240" w:lineRule="auto"/>
        <w:ind w:left="360"/>
      </w:pPr>
      <w:r>
        <w:t>•Carcas – severe</w:t>
      </w:r>
    </w:p>
    <w:p w14:paraId="095D1141" w14:textId="77777777" w:rsidR="00E80880" w:rsidRPr="00F62522" w:rsidRDefault="00E80880" w:rsidP="00E80880">
      <w:pPr>
        <w:spacing w:after="0" w:line="240" w:lineRule="auto"/>
      </w:pPr>
    </w:p>
    <w:p w14:paraId="526BB1CB" w14:textId="77777777" w:rsidR="00E80880" w:rsidRDefault="00E80880" w:rsidP="00F80637">
      <w:pPr>
        <w:spacing w:after="0" w:line="240" w:lineRule="auto"/>
        <w:ind w:left="180" w:hanging="180"/>
      </w:pPr>
      <w:r>
        <w:rPr>
          <w:b/>
          <w:i/>
        </w:rPr>
        <w:t>7 Wise men</w:t>
      </w:r>
      <w:r>
        <w:t xml:space="preserve"> – Persian counsel of 7</w:t>
      </w:r>
      <w:r w:rsidR="00323B62">
        <w:t xml:space="preserve"> (oligarchy form of government)</w:t>
      </w:r>
      <w:r>
        <w:t>, the 7 princes that advised the king – 7 Spirits round the throne of God</w:t>
      </w:r>
      <w:r w:rsidR="00F80637">
        <w:t xml:space="preserve">  </w:t>
      </w:r>
      <w:r>
        <w:t xml:space="preserve">(Isaiah 11:2; </w:t>
      </w:r>
      <w:r w:rsidR="003D5F23">
        <w:t xml:space="preserve">Luke 4:18; </w:t>
      </w:r>
      <w:r>
        <w:t>Revelation 1:4; 4:5)</w:t>
      </w:r>
    </w:p>
    <w:p w14:paraId="0890A805" w14:textId="77777777" w:rsidR="00F80637" w:rsidRDefault="00F80637" w:rsidP="00F80637">
      <w:pPr>
        <w:spacing w:after="0" w:line="240" w:lineRule="auto"/>
        <w:ind w:left="180" w:hanging="180"/>
      </w:pPr>
    </w:p>
    <w:tbl>
      <w:tblPr>
        <w:tblStyle w:val="TableGrid"/>
        <w:tblW w:w="0" w:type="auto"/>
        <w:tblInd w:w="450" w:type="dxa"/>
        <w:tblLook w:val="04A0" w:firstRow="1" w:lastRow="0" w:firstColumn="1" w:lastColumn="0" w:noHBand="0" w:noVBand="1"/>
      </w:tblPr>
      <w:tblGrid>
        <w:gridCol w:w="1123"/>
        <w:gridCol w:w="2472"/>
        <w:gridCol w:w="2160"/>
        <w:gridCol w:w="3145"/>
      </w:tblGrid>
      <w:tr w:rsidR="00E80880" w14:paraId="110C9131" w14:textId="77777777" w:rsidTr="00C64324">
        <w:tc>
          <w:tcPr>
            <w:tcW w:w="1123" w:type="dxa"/>
          </w:tcPr>
          <w:p w14:paraId="308A712E" w14:textId="77777777" w:rsidR="00E80880" w:rsidRPr="00474B49" w:rsidRDefault="00E80880" w:rsidP="00C1794C">
            <w:pPr>
              <w:tabs>
                <w:tab w:val="left" w:pos="2160"/>
              </w:tabs>
              <w:ind w:left="-23"/>
              <w:jc w:val="center"/>
            </w:pPr>
            <w:r w:rsidRPr="00474B49">
              <w:t>Christ</w:t>
            </w:r>
          </w:p>
        </w:tc>
        <w:tc>
          <w:tcPr>
            <w:tcW w:w="2472" w:type="dxa"/>
          </w:tcPr>
          <w:p w14:paraId="4A24AF60" w14:textId="77777777" w:rsidR="00E80880" w:rsidRPr="00474B49" w:rsidRDefault="00E80880" w:rsidP="00C1794C">
            <w:pPr>
              <w:tabs>
                <w:tab w:val="left" w:pos="2160"/>
              </w:tabs>
              <w:jc w:val="center"/>
            </w:pPr>
            <w:r w:rsidRPr="00474B49">
              <w:t>Prince</w:t>
            </w:r>
            <w:r>
              <w:t xml:space="preserve"> (1:14)</w:t>
            </w:r>
          </w:p>
        </w:tc>
        <w:tc>
          <w:tcPr>
            <w:tcW w:w="2160" w:type="dxa"/>
          </w:tcPr>
          <w:p w14:paraId="7C68E285" w14:textId="77777777" w:rsidR="00E80880" w:rsidRPr="00474B49" w:rsidRDefault="00E80880" w:rsidP="00C1794C">
            <w:pPr>
              <w:tabs>
                <w:tab w:val="left" w:pos="2160"/>
              </w:tabs>
              <w:ind w:left="-108" w:right="-18"/>
              <w:jc w:val="center"/>
            </w:pPr>
            <w:r>
              <w:t xml:space="preserve">7 </w:t>
            </w:r>
            <w:r w:rsidRPr="00474B49">
              <w:t>Spirit</w:t>
            </w:r>
            <w:r>
              <w:t>s, Isaiah 11:2</w:t>
            </w:r>
          </w:p>
        </w:tc>
        <w:tc>
          <w:tcPr>
            <w:tcW w:w="3145" w:type="dxa"/>
          </w:tcPr>
          <w:p w14:paraId="5EC6F0B1" w14:textId="77777777" w:rsidR="00E80880" w:rsidRPr="00474B49" w:rsidRDefault="00E80880" w:rsidP="00C1794C">
            <w:pPr>
              <w:tabs>
                <w:tab w:val="left" w:pos="2160"/>
              </w:tabs>
              <w:jc w:val="center"/>
            </w:pPr>
            <w:r w:rsidRPr="00474B49">
              <w:t>Explanation</w:t>
            </w:r>
          </w:p>
        </w:tc>
      </w:tr>
      <w:tr w:rsidR="00E80880" w14:paraId="114E915C" w14:textId="77777777" w:rsidTr="00C64324">
        <w:tc>
          <w:tcPr>
            <w:tcW w:w="1123" w:type="dxa"/>
          </w:tcPr>
          <w:p w14:paraId="2A2AC4F1" w14:textId="77777777" w:rsidR="00E80880" w:rsidRDefault="00E80880" w:rsidP="00C1794C">
            <w:pPr>
              <w:tabs>
                <w:tab w:val="left" w:pos="2160"/>
              </w:tabs>
              <w:rPr>
                <w:u w:val="single"/>
              </w:rPr>
            </w:pPr>
            <w:r>
              <w:t>humanity</w:t>
            </w:r>
          </w:p>
        </w:tc>
        <w:tc>
          <w:tcPr>
            <w:tcW w:w="2472" w:type="dxa"/>
          </w:tcPr>
          <w:p w14:paraId="45D2179C" w14:textId="77777777" w:rsidR="00CB467E" w:rsidRDefault="00E80880" w:rsidP="00C1794C">
            <w:pPr>
              <w:tabs>
                <w:tab w:val="left" w:pos="2160"/>
              </w:tabs>
            </w:pPr>
            <w:r w:rsidRPr="00F52BA2">
              <w:t>Carshena</w:t>
            </w:r>
            <w:r>
              <w:t xml:space="preserve"> – </w:t>
            </w:r>
          </w:p>
          <w:p w14:paraId="27E08F25" w14:textId="77777777" w:rsidR="00E80880" w:rsidRDefault="00CB467E" w:rsidP="00C1794C">
            <w:pPr>
              <w:tabs>
                <w:tab w:val="left" w:pos="2160"/>
              </w:tabs>
              <w:rPr>
                <w:u w:val="single"/>
              </w:rPr>
            </w:pPr>
            <w:r>
              <w:t xml:space="preserve"> “ </w:t>
            </w:r>
            <w:r w:rsidR="00E80880">
              <w:t>illustrious</w:t>
            </w:r>
            <w:r>
              <w:t>”</w:t>
            </w:r>
            <w:r w:rsidR="00E80880">
              <w:tab/>
            </w:r>
          </w:p>
        </w:tc>
        <w:tc>
          <w:tcPr>
            <w:tcW w:w="2160" w:type="dxa"/>
          </w:tcPr>
          <w:p w14:paraId="6CE03F41" w14:textId="77777777" w:rsidR="00E80880" w:rsidRDefault="00E80880" w:rsidP="00C1794C">
            <w:pPr>
              <w:tabs>
                <w:tab w:val="left" w:pos="2160"/>
              </w:tabs>
              <w:rPr>
                <w:u w:val="single"/>
              </w:rPr>
            </w:pPr>
            <w:r>
              <w:t>Spirit of the Lord</w:t>
            </w:r>
          </w:p>
        </w:tc>
        <w:tc>
          <w:tcPr>
            <w:tcW w:w="3145" w:type="dxa"/>
          </w:tcPr>
          <w:p w14:paraId="71E77F05" w14:textId="77777777" w:rsidR="00E80880" w:rsidRDefault="00E80880" w:rsidP="00C1794C">
            <w:pPr>
              <w:tabs>
                <w:tab w:val="left" w:pos="2160"/>
              </w:tabs>
            </w:pPr>
            <w:r>
              <w:t>John 14:9 – Jesus came to show the Father</w:t>
            </w:r>
          </w:p>
          <w:p w14:paraId="5900DDEC" w14:textId="77777777" w:rsidR="00E80880" w:rsidRPr="00F52BA2" w:rsidRDefault="00E80880" w:rsidP="00C1794C">
            <w:pPr>
              <w:tabs>
                <w:tab w:val="left" w:pos="2160"/>
              </w:tabs>
            </w:pPr>
            <w:r>
              <w:t>Luke 4:18</w:t>
            </w:r>
          </w:p>
        </w:tc>
      </w:tr>
      <w:tr w:rsidR="00E80880" w14:paraId="477C2933" w14:textId="77777777" w:rsidTr="00C64324">
        <w:tc>
          <w:tcPr>
            <w:tcW w:w="1123" w:type="dxa"/>
          </w:tcPr>
          <w:p w14:paraId="0E2B3C1C" w14:textId="77777777" w:rsidR="00E80880" w:rsidRPr="00474B49" w:rsidRDefault="00E80880" w:rsidP="00C1794C">
            <w:pPr>
              <w:tabs>
                <w:tab w:val="left" w:pos="2160"/>
              </w:tabs>
            </w:pPr>
            <w:r>
              <w:t>s</w:t>
            </w:r>
            <w:r w:rsidRPr="00474B49">
              <w:t>ervant</w:t>
            </w:r>
          </w:p>
        </w:tc>
        <w:tc>
          <w:tcPr>
            <w:tcW w:w="2472" w:type="dxa"/>
          </w:tcPr>
          <w:p w14:paraId="2BADAECD" w14:textId="77777777" w:rsidR="00CB467E" w:rsidRDefault="00E80880" w:rsidP="00C1794C">
            <w:pPr>
              <w:tabs>
                <w:tab w:val="left" w:pos="2160"/>
              </w:tabs>
            </w:pPr>
            <w:r>
              <w:t xml:space="preserve">Shethar – </w:t>
            </w:r>
          </w:p>
          <w:p w14:paraId="4117C3E4" w14:textId="77777777" w:rsidR="00E80880" w:rsidRPr="00474B49" w:rsidRDefault="00CB467E" w:rsidP="00CB467E">
            <w:pPr>
              <w:tabs>
                <w:tab w:val="left" w:pos="2160"/>
              </w:tabs>
            </w:pPr>
            <w:r>
              <w:t xml:space="preserve">  “</w:t>
            </w:r>
            <w:r w:rsidR="00E80880">
              <w:t>star</w:t>
            </w:r>
            <w:r>
              <w:t>”</w:t>
            </w:r>
          </w:p>
        </w:tc>
        <w:tc>
          <w:tcPr>
            <w:tcW w:w="2160" w:type="dxa"/>
          </w:tcPr>
          <w:p w14:paraId="47C2DE5D" w14:textId="77777777" w:rsidR="00E80880" w:rsidRPr="00474B49" w:rsidRDefault="00E80880" w:rsidP="00C1794C">
            <w:pPr>
              <w:tabs>
                <w:tab w:val="left" w:pos="2160"/>
              </w:tabs>
            </w:pPr>
            <w:r>
              <w:t>wisdom</w:t>
            </w:r>
          </w:p>
        </w:tc>
        <w:tc>
          <w:tcPr>
            <w:tcW w:w="3145" w:type="dxa"/>
          </w:tcPr>
          <w:p w14:paraId="19D97C24" w14:textId="77777777" w:rsidR="00E80880" w:rsidRPr="00474B49" w:rsidRDefault="00E80880" w:rsidP="00C1794C">
            <w:pPr>
              <w:tabs>
                <w:tab w:val="left" w:pos="2160"/>
              </w:tabs>
            </w:pPr>
            <w:r>
              <w:t>Star gives guidance, Jesus showed how to live God’s ways</w:t>
            </w:r>
          </w:p>
        </w:tc>
      </w:tr>
      <w:tr w:rsidR="00E80880" w14:paraId="31CECF50" w14:textId="77777777" w:rsidTr="00C64324">
        <w:tc>
          <w:tcPr>
            <w:tcW w:w="1123" w:type="dxa"/>
          </w:tcPr>
          <w:p w14:paraId="0145653E" w14:textId="77777777" w:rsidR="00E80880" w:rsidRPr="00474B49" w:rsidRDefault="00E80880" w:rsidP="00C1794C">
            <w:pPr>
              <w:tabs>
                <w:tab w:val="left" w:pos="2160"/>
              </w:tabs>
            </w:pPr>
            <w:r>
              <w:t>servant</w:t>
            </w:r>
          </w:p>
        </w:tc>
        <w:tc>
          <w:tcPr>
            <w:tcW w:w="2472" w:type="dxa"/>
          </w:tcPr>
          <w:p w14:paraId="5E49BB96" w14:textId="77777777" w:rsidR="00CB467E" w:rsidRDefault="00E80880" w:rsidP="00C1794C">
            <w:pPr>
              <w:tabs>
                <w:tab w:val="left" w:pos="2160"/>
              </w:tabs>
            </w:pPr>
            <w:r>
              <w:t xml:space="preserve">Admantha – </w:t>
            </w:r>
          </w:p>
          <w:p w14:paraId="4DAE4EF2" w14:textId="77777777" w:rsidR="00E80880" w:rsidRPr="00474B49" w:rsidRDefault="00CB467E" w:rsidP="00C1794C">
            <w:pPr>
              <w:tabs>
                <w:tab w:val="left" w:pos="2160"/>
              </w:tabs>
            </w:pPr>
            <w:r>
              <w:t xml:space="preserve">  “</w:t>
            </w:r>
            <w:r w:rsidR="00E80880">
              <w:t>a testimony to them</w:t>
            </w:r>
            <w:r>
              <w:t>”</w:t>
            </w:r>
          </w:p>
        </w:tc>
        <w:tc>
          <w:tcPr>
            <w:tcW w:w="2160" w:type="dxa"/>
          </w:tcPr>
          <w:p w14:paraId="33177CF8" w14:textId="77777777" w:rsidR="00E80880" w:rsidRPr="00474B49" w:rsidRDefault="00E80880" w:rsidP="00C1794C">
            <w:pPr>
              <w:tabs>
                <w:tab w:val="left" w:pos="2160"/>
              </w:tabs>
            </w:pPr>
            <w:r>
              <w:t>understanding</w:t>
            </w:r>
          </w:p>
        </w:tc>
        <w:tc>
          <w:tcPr>
            <w:tcW w:w="3145" w:type="dxa"/>
          </w:tcPr>
          <w:p w14:paraId="272214E1" w14:textId="77777777" w:rsidR="00E80880" w:rsidRDefault="00E80880" w:rsidP="00C1794C">
            <w:pPr>
              <w:tabs>
                <w:tab w:val="left" w:pos="2160"/>
              </w:tabs>
            </w:pPr>
            <w:r>
              <w:t>Psalm 19:7, the testimony of the Lord is sure, making wise the simple,</w:t>
            </w:r>
          </w:p>
          <w:p w14:paraId="6187CCF5" w14:textId="77777777" w:rsidR="00E80880" w:rsidRPr="00474B49" w:rsidRDefault="00E80880" w:rsidP="00C1794C">
            <w:pPr>
              <w:tabs>
                <w:tab w:val="left" w:pos="2160"/>
              </w:tabs>
            </w:pPr>
            <w:r>
              <w:t>shows how to do something</w:t>
            </w:r>
          </w:p>
        </w:tc>
      </w:tr>
      <w:tr w:rsidR="00E80880" w14:paraId="0AF2B065" w14:textId="77777777" w:rsidTr="00C64324">
        <w:tc>
          <w:tcPr>
            <w:tcW w:w="1123" w:type="dxa"/>
          </w:tcPr>
          <w:p w14:paraId="65F3F0A6" w14:textId="77777777" w:rsidR="00E80880" w:rsidRPr="00474B49" w:rsidRDefault="00E80880" w:rsidP="00C1794C">
            <w:pPr>
              <w:tabs>
                <w:tab w:val="left" w:pos="2160"/>
              </w:tabs>
            </w:pPr>
            <w:r>
              <w:t>king</w:t>
            </w:r>
          </w:p>
        </w:tc>
        <w:tc>
          <w:tcPr>
            <w:tcW w:w="2472" w:type="dxa"/>
          </w:tcPr>
          <w:p w14:paraId="5A64002C" w14:textId="77777777" w:rsidR="00CB467E" w:rsidRDefault="00E80880" w:rsidP="00C1794C">
            <w:pPr>
              <w:tabs>
                <w:tab w:val="left" w:pos="2160"/>
              </w:tabs>
            </w:pPr>
            <w:r>
              <w:t xml:space="preserve">Tarshish – </w:t>
            </w:r>
          </w:p>
          <w:p w14:paraId="49677917" w14:textId="77777777" w:rsidR="00E80880" w:rsidRPr="00474B49" w:rsidRDefault="00CB467E" w:rsidP="00C1794C">
            <w:pPr>
              <w:tabs>
                <w:tab w:val="left" w:pos="2160"/>
              </w:tabs>
            </w:pPr>
            <w:r>
              <w:t xml:space="preserve">  “</w:t>
            </w:r>
            <w:proofErr w:type="gramStart"/>
            <w:r w:rsidR="00E80880">
              <w:t>yellow</w:t>
            </w:r>
            <w:proofErr w:type="gramEnd"/>
            <w:r w:rsidR="00E80880">
              <w:t xml:space="preserve"> jasper</w:t>
            </w:r>
            <w:r>
              <w:t>”</w:t>
            </w:r>
          </w:p>
        </w:tc>
        <w:tc>
          <w:tcPr>
            <w:tcW w:w="2160" w:type="dxa"/>
          </w:tcPr>
          <w:p w14:paraId="219D50C8" w14:textId="77777777" w:rsidR="00E80880" w:rsidRPr="00474B49" w:rsidRDefault="00E80880" w:rsidP="00C1794C">
            <w:pPr>
              <w:tabs>
                <w:tab w:val="left" w:pos="2160"/>
              </w:tabs>
            </w:pPr>
            <w:r>
              <w:t>counsel</w:t>
            </w:r>
          </w:p>
        </w:tc>
        <w:tc>
          <w:tcPr>
            <w:tcW w:w="3145" w:type="dxa"/>
          </w:tcPr>
          <w:p w14:paraId="2B30D1F0" w14:textId="77777777" w:rsidR="00E80880" w:rsidRPr="00474B49" w:rsidRDefault="00E80880" w:rsidP="00C1794C">
            <w:pPr>
              <w:tabs>
                <w:tab w:val="left" w:pos="2160"/>
              </w:tabs>
            </w:pPr>
            <w:r>
              <w:t>Rev. 4:3; 21:11 – Jasper shows glory of God, King guides his people</w:t>
            </w:r>
          </w:p>
        </w:tc>
      </w:tr>
      <w:tr w:rsidR="00E80880" w14:paraId="44CFAAD1" w14:textId="77777777" w:rsidTr="00C64324">
        <w:tc>
          <w:tcPr>
            <w:tcW w:w="1123" w:type="dxa"/>
          </w:tcPr>
          <w:p w14:paraId="1B65BBC1" w14:textId="77777777" w:rsidR="00E80880" w:rsidRPr="00474B49" w:rsidRDefault="00E80880" w:rsidP="00C1794C">
            <w:pPr>
              <w:tabs>
                <w:tab w:val="left" w:pos="2160"/>
              </w:tabs>
            </w:pPr>
            <w:r>
              <w:t>king</w:t>
            </w:r>
          </w:p>
        </w:tc>
        <w:tc>
          <w:tcPr>
            <w:tcW w:w="2472" w:type="dxa"/>
          </w:tcPr>
          <w:p w14:paraId="28E0A345" w14:textId="77777777" w:rsidR="00CB467E" w:rsidRDefault="00E80880" w:rsidP="00C1794C">
            <w:pPr>
              <w:tabs>
                <w:tab w:val="left" w:pos="2160"/>
              </w:tabs>
            </w:pPr>
            <w:r>
              <w:t>Meres –</w:t>
            </w:r>
          </w:p>
          <w:p w14:paraId="4CE464D5" w14:textId="77777777" w:rsidR="00E80880" w:rsidRPr="00474B49" w:rsidRDefault="00CB467E" w:rsidP="00C1794C">
            <w:pPr>
              <w:tabs>
                <w:tab w:val="left" w:pos="2160"/>
              </w:tabs>
            </w:pPr>
            <w:r>
              <w:t xml:space="preserve">  “</w:t>
            </w:r>
            <w:r w:rsidR="00E80880">
              <w:t xml:space="preserve"> lofty</w:t>
            </w:r>
            <w:r>
              <w:t>”</w:t>
            </w:r>
            <w:r w:rsidR="00E80880">
              <w:t xml:space="preserve"> </w:t>
            </w:r>
          </w:p>
        </w:tc>
        <w:tc>
          <w:tcPr>
            <w:tcW w:w="2160" w:type="dxa"/>
          </w:tcPr>
          <w:p w14:paraId="70FD2641" w14:textId="77777777" w:rsidR="00E80880" w:rsidRPr="00474B49" w:rsidRDefault="00E80880" w:rsidP="00C1794C">
            <w:pPr>
              <w:tabs>
                <w:tab w:val="left" w:pos="2160"/>
              </w:tabs>
            </w:pPr>
            <w:r>
              <w:t>might</w:t>
            </w:r>
          </w:p>
        </w:tc>
        <w:tc>
          <w:tcPr>
            <w:tcW w:w="3145" w:type="dxa"/>
          </w:tcPr>
          <w:p w14:paraId="3AB17483" w14:textId="77777777" w:rsidR="00E80880" w:rsidRPr="00474B49" w:rsidRDefault="00E80880" w:rsidP="00C1794C">
            <w:pPr>
              <w:tabs>
                <w:tab w:val="left" w:pos="2160"/>
              </w:tabs>
            </w:pPr>
            <w:r>
              <w:t>Isaiah 57:15 God the lofty one</w:t>
            </w:r>
          </w:p>
        </w:tc>
      </w:tr>
      <w:tr w:rsidR="00E80880" w14:paraId="296761AB" w14:textId="77777777" w:rsidTr="00C64324">
        <w:tc>
          <w:tcPr>
            <w:tcW w:w="1123" w:type="dxa"/>
          </w:tcPr>
          <w:p w14:paraId="6DD8FCF9" w14:textId="77777777" w:rsidR="00E80880" w:rsidRPr="00474B49" w:rsidRDefault="00E80880" w:rsidP="00C1794C">
            <w:pPr>
              <w:tabs>
                <w:tab w:val="left" w:pos="2160"/>
              </w:tabs>
            </w:pPr>
            <w:r>
              <w:t>Son of God</w:t>
            </w:r>
          </w:p>
        </w:tc>
        <w:tc>
          <w:tcPr>
            <w:tcW w:w="2472" w:type="dxa"/>
          </w:tcPr>
          <w:p w14:paraId="386DCF9F" w14:textId="77777777" w:rsidR="00CB467E" w:rsidRDefault="00E80880" w:rsidP="00C1794C">
            <w:pPr>
              <w:tabs>
                <w:tab w:val="left" w:pos="2160"/>
              </w:tabs>
            </w:pPr>
            <w:r>
              <w:t xml:space="preserve">Marsena </w:t>
            </w:r>
            <w:r w:rsidR="00CB467E">
              <w:t>–</w:t>
            </w:r>
            <w:r>
              <w:t xml:space="preserve"> </w:t>
            </w:r>
          </w:p>
          <w:p w14:paraId="67C2E7A4" w14:textId="77777777" w:rsidR="00E80880" w:rsidRPr="00474B49" w:rsidRDefault="00CB467E" w:rsidP="00C1794C">
            <w:pPr>
              <w:tabs>
                <w:tab w:val="left" w:pos="2160"/>
              </w:tabs>
            </w:pPr>
            <w:r>
              <w:t xml:space="preserve">  “</w:t>
            </w:r>
            <w:r w:rsidR="00E80880">
              <w:t>worthy</w:t>
            </w:r>
            <w:r>
              <w:t>”</w:t>
            </w:r>
          </w:p>
        </w:tc>
        <w:tc>
          <w:tcPr>
            <w:tcW w:w="2160" w:type="dxa"/>
          </w:tcPr>
          <w:p w14:paraId="3B3D7976" w14:textId="77777777" w:rsidR="00E80880" w:rsidRPr="00474B49" w:rsidRDefault="00E80880" w:rsidP="00C1794C">
            <w:pPr>
              <w:tabs>
                <w:tab w:val="left" w:pos="2160"/>
              </w:tabs>
            </w:pPr>
            <w:r>
              <w:t>knowledge</w:t>
            </w:r>
          </w:p>
        </w:tc>
        <w:tc>
          <w:tcPr>
            <w:tcW w:w="3145" w:type="dxa"/>
          </w:tcPr>
          <w:p w14:paraId="40697983" w14:textId="77777777" w:rsidR="00E80880" w:rsidRPr="00474B49" w:rsidRDefault="00E80880" w:rsidP="00C1794C">
            <w:pPr>
              <w:tabs>
                <w:tab w:val="left" w:pos="2160"/>
              </w:tabs>
            </w:pPr>
            <w:r>
              <w:t xml:space="preserve">Rev.4:11 </w:t>
            </w:r>
            <w:r w:rsidR="00C64324">
              <w:t>–</w:t>
            </w:r>
            <w:r>
              <w:t xml:space="preserve"> </w:t>
            </w:r>
            <w:r w:rsidR="00C64324">
              <w:t xml:space="preserve">the lamb is worthy  to receive glory, </w:t>
            </w:r>
            <w:proofErr w:type="gramStart"/>
            <w:r w:rsidR="00C64324">
              <w:t>honor</w:t>
            </w:r>
            <w:proofErr w:type="gramEnd"/>
            <w:r w:rsidR="00C64324">
              <w:t xml:space="preserve"> and power because He created all things, and they exist for His pleasure</w:t>
            </w:r>
          </w:p>
        </w:tc>
      </w:tr>
      <w:tr w:rsidR="00E80880" w14:paraId="1C748490" w14:textId="77777777" w:rsidTr="00C64324">
        <w:tc>
          <w:tcPr>
            <w:tcW w:w="1123" w:type="dxa"/>
          </w:tcPr>
          <w:p w14:paraId="7E1AB71B" w14:textId="77777777" w:rsidR="00E80880" w:rsidRPr="00474B49" w:rsidRDefault="00E80880" w:rsidP="00C1794C">
            <w:pPr>
              <w:tabs>
                <w:tab w:val="left" w:pos="2160"/>
              </w:tabs>
            </w:pPr>
            <w:r>
              <w:t>Son of God</w:t>
            </w:r>
          </w:p>
        </w:tc>
        <w:tc>
          <w:tcPr>
            <w:tcW w:w="2472" w:type="dxa"/>
          </w:tcPr>
          <w:p w14:paraId="61EF8CC7" w14:textId="77777777" w:rsidR="00CB467E" w:rsidRDefault="00E80880" w:rsidP="00C1794C">
            <w:pPr>
              <w:tabs>
                <w:tab w:val="left" w:pos="2160"/>
              </w:tabs>
            </w:pPr>
            <w:r>
              <w:t xml:space="preserve">Memucan </w:t>
            </w:r>
            <w:r w:rsidR="00CB467E">
              <w:t>–</w:t>
            </w:r>
            <w:r>
              <w:t xml:space="preserve"> </w:t>
            </w:r>
          </w:p>
          <w:p w14:paraId="3DF8A5CE" w14:textId="77777777" w:rsidR="00E80880" w:rsidRPr="00474B49" w:rsidRDefault="00CB467E" w:rsidP="00C1794C">
            <w:pPr>
              <w:tabs>
                <w:tab w:val="left" w:pos="2160"/>
              </w:tabs>
            </w:pPr>
            <w:r>
              <w:t xml:space="preserve">  “</w:t>
            </w:r>
            <w:r w:rsidR="00E80880">
              <w:t>dignified</w:t>
            </w:r>
            <w:r>
              <w:t>”</w:t>
            </w:r>
          </w:p>
        </w:tc>
        <w:tc>
          <w:tcPr>
            <w:tcW w:w="2160" w:type="dxa"/>
          </w:tcPr>
          <w:p w14:paraId="06FD9ED0" w14:textId="77777777" w:rsidR="00E80880" w:rsidRPr="00474B49" w:rsidRDefault="00E80880" w:rsidP="00C1794C">
            <w:pPr>
              <w:tabs>
                <w:tab w:val="left" w:pos="2160"/>
              </w:tabs>
            </w:pPr>
            <w:r>
              <w:t>fear of the Lord</w:t>
            </w:r>
          </w:p>
        </w:tc>
        <w:tc>
          <w:tcPr>
            <w:tcW w:w="3145" w:type="dxa"/>
          </w:tcPr>
          <w:p w14:paraId="4AC25645" w14:textId="77777777" w:rsidR="00E80880" w:rsidRPr="00474B49" w:rsidRDefault="00CB467E" w:rsidP="00C1794C">
            <w:pPr>
              <w:tabs>
                <w:tab w:val="left" w:pos="2160"/>
              </w:tabs>
            </w:pPr>
            <w:r>
              <w:t>When Vashti refused to appear before the king, Memucan was</w:t>
            </w:r>
            <w:r w:rsidR="00C64324">
              <w:t xml:space="preserve"> the one who pointed out that she was dishonoring him and setting a bad example</w:t>
            </w:r>
          </w:p>
        </w:tc>
      </w:tr>
    </w:tbl>
    <w:p w14:paraId="3D0E4694" w14:textId="77777777" w:rsidR="00E80880" w:rsidRDefault="00E80880" w:rsidP="00E80880">
      <w:pPr>
        <w:spacing w:after="0" w:line="240" w:lineRule="auto"/>
        <w:ind w:left="360"/>
      </w:pPr>
      <w:r>
        <w:tab/>
      </w:r>
      <w:r>
        <w:tab/>
      </w:r>
      <w:r>
        <w:tab/>
      </w:r>
      <w:r>
        <w:tab/>
        <w:t xml:space="preserve"> </w:t>
      </w:r>
    </w:p>
    <w:p w14:paraId="67B6736E" w14:textId="77777777" w:rsidR="00E80880" w:rsidRDefault="00E80880" w:rsidP="00E80880">
      <w:pPr>
        <w:spacing w:after="0" w:line="240" w:lineRule="auto"/>
      </w:pPr>
      <w:r>
        <w:rPr>
          <w:b/>
          <w:i/>
        </w:rPr>
        <w:t>Mordecai</w:t>
      </w:r>
      <w:r>
        <w:t xml:space="preserve"> – Apostle Paul</w:t>
      </w:r>
    </w:p>
    <w:p w14:paraId="5D7730BB" w14:textId="77777777" w:rsidR="00E80880" w:rsidRDefault="00E80880" w:rsidP="00E80880">
      <w:pPr>
        <w:spacing w:after="0" w:line="240" w:lineRule="auto"/>
        <w:ind w:left="450"/>
      </w:pPr>
      <w:r>
        <w:t>•From tribe of Benjamin – Philippians 3:5</w:t>
      </w:r>
      <w:r w:rsidR="0029497A">
        <w:t>, son of Jair</w:t>
      </w:r>
      <w:r w:rsidR="00555755">
        <w:t xml:space="preserve"> (“he enlightens”), son of Shime</w:t>
      </w:r>
      <w:r w:rsidR="0029497A">
        <w:t>i (“renowned”), son of Kish</w:t>
      </w:r>
    </w:p>
    <w:p w14:paraId="409553BE" w14:textId="77777777" w:rsidR="00555755" w:rsidRDefault="00555755" w:rsidP="00E80880">
      <w:pPr>
        <w:spacing w:after="0" w:line="240" w:lineRule="auto"/>
        <w:ind w:left="450"/>
      </w:pPr>
      <w:r>
        <w:t>•2 Samuel 16:55-8  Shimei was the man who cursed David when he fled from Saul.  Solomon told him to build a house in the city and stay there.  1 Kings 2:36-46  After 3 years 2 servants ran away.  He left the city, the king put him to death.</w:t>
      </w:r>
    </w:p>
    <w:p w14:paraId="3BBA89BF" w14:textId="77777777" w:rsidR="00E80880" w:rsidRDefault="00C629B2" w:rsidP="00E80880">
      <w:pPr>
        <w:spacing w:after="0" w:line="240" w:lineRule="auto"/>
        <w:ind w:left="630" w:hanging="180"/>
      </w:pPr>
      <w:r>
        <w:t>•He worked at the palace (2:5) at the king’s gate (3:2; 6:10)</w:t>
      </w:r>
    </w:p>
    <w:p w14:paraId="7E434989" w14:textId="77777777" w:rsidR="00C629B2" w:rsidRDefault="00C629B2" w:rsidP="00E80880">
      <w:pPr>
        <w:spacing w:after="0" w:line="240" w:lineRule="auto"/>
        <w:ind w:left="630" w:hanging="180"/>
      </w:pPr>
      <w:r>
        <w:t>•8:2 Personally commissioned by king (I Corinthians 9:1-2; Acts)</w:t>
      </w:r>
    </w:p>
    <w:p w14:paraId="76691536" w14:textId="77777777" w:rsidR="00C629B2" w:rsidRDefault="00C629B2" w:rsidP="00E80880">
      <w:pPr>
        <w:spacing w:after="0" w:line="240" w:lineRule="auto"/>
        <w:ind w:left="630" w:hanging="180"/>
      </w:pPr>
      <w:r>
        <w:t xml:space="preserve">•8:7-8  Commissioned to write in the </w:t>
      </w:r>
      <w:proofErr w:type="gramStart"/>
      <w:r>
        <w:t>kings</w:t>
      </w:r>
      <w:proofErr w:type="gramEnd"/>
      <w:r>
        <w:t xml:space="preserve"> name, written with his seal </w:t>
      </w:r>
    </w:p>
    <w:p w14:paraId="385FAFFB" w14:textId="77777777" w:rsidR="00E80880" w:rsidRPr="00D141D2" w:rsidRDefault="00E80880" w:rsidP="00E80880">
      <w:pPr>
        <w:spacing w:after="0" w:line="240" w:lineRule="auto"/>
        <w:ind w:left="630" w:hanging="180"/>
      </w:pPr>
      <w:r>
        <w:t>•As Mordecai looked after Esther, Paul looked after the welfare of the church and gave counsel</w:t>
      </w:r>
    </w:p>
    <w:p w14:paraId="49EEF14C" w14:textId="77777777" w:rsidR="00E80880" w:rsidRDefault="00E80880" w:rsidP="00E80880">
      <w:pPr>
        <w:spacing w:after="0" w:line="240" w:lineRule="auto"/>
        <w:ind w:left="630" w:hanging="180"/>
      </w:pPr>
      <w:r>
        <w:lastRenderedPageBreak/>
        <w:t>•Mordecai told Esther not to reveal who her people were.  Paul instructed the church that they did not have to follow the Law, except abstaining from pollutions of idols, fornication, and eating blood Acts 15:20, 29.  He taught the Jews not to be in bondage to the Law.</w:t>
      </w:r>
    </w:p>
    <w:p w14:paraId="6EABC487" w14:textId="77777777" w:rsidR="00C64324" w:rsidRDefault="00E80880" w:rsidP="00323B62">
      <w:pPr>
        <w:spacing w:after="0" w:line="240" w:lineRule="auto"/>
        <w:ind w:left="630" w:hanging="180"/>
      </w:pPr>
      <w:r>
        <w:t xml:space="preserve">•Mordecai had a heart for his </w:t>
      </w:r>
      <w:proofErr w:type="gramStart"/>
      <w:r>
        <w:t>people, but</w:t>
      </w:r>
      <w:proofErr w:type="gramEnd"/>
      <w:r>
        <w:t xml:space="preserve"> chose to serve them by serving the king.  He chose to not go to Israel that he might serve in Shushan.  He was a wise and faithful servant.  Israel as a nation was set aside from its place of prominence, but individual Jews have the opportunity for service as they serve the King.  The church was founded by Jews and the Scriptures were written by Jews.  Paul left Israel to travel the world that he might give his life in service to the Lord.</w:t>
      </w:r>
    </w:p>
    <w:p w14:paraId="4E9F59AA" w14:textId="77777777" w:rsidR="00CB15E8" w:rsidRDefault="00CB15E8" w:rsidP="00E80880">
      <w:pPr>
        <w:spacing w:after="0" w:line="240" w:lineRule="auto"/>
        <w:ind w:left="630" w:hanging="180"/>
      </w:pPr>
      <w:r>
        <w:t xml:space="preserve">•Mordecai went about the city in sackcloth mourning destruction to </w:t>
      </w:r>
      <w:proofErr w:type="gramStart"/>
      <w:r>
        <w:t>come, and</w:t>
      </w:r>
      <w:proofErr w:type="gramEnd"/>
      <w:r>
        <w:t xml:space="preserve"> refused Esther’s change of clothes (4:1-4).  Paul had continual sorrow of heart for Israel (Romans 9:1-3) and desired to be accursed from Christ for his brethren. </w:t>
      </w:r>
    </w:p>
    <w:p w14:paraId="523FBAE1" w14:textId="77777777" w:rsidR="008F1532" w:rsidRPr="008F1532" w:rsidRDefault="00C1794C" w:rsidP="008F1532">
      <w:pPr>
        <w:pStyle w:val="BODY"/>
        <w:widowControl w:val="0"/>
        <w:spacing w:before="60" w:after="60"/>
        <w:ind w:left="630" w:hanging="180"/>
        <w:rPr>
          <w:rFonts w:ascii="Times New Roman" w:hAnsi="Times New Roman" w:cs="Times New Roman"/>
          <w:lang w:val="en-US" w:eastAsia="x-none"/>
        </w:rPr>
      </w:pPr>
      <w:r w:rsidRPr="008F1532">
        <w:rPr>
          <w:rFonts w:ascii="Times New Roman" w:hAnsi="Times New Roman" w:cs="Times New Roman"/>
        </w:rPr>
        <w:t>•</w:t>
      </w:r>
      <w:r w:rsidR="008F1532" w:rsidRPr="008F1532">
        <w:rPr>
          <w:rFonts w:ascii="Times New Roman" w:hAnsi="Times New Roman" w:cs="Times New Roman"/>
        </w:rPr>
        <w:t>Psalm 109:8-9  Prophesying Judas being condemned, “</w:t>
      </w:r>
      <w:r w:rsidR="008F1532" w:rsidRPr="008F1532">
        <w:rPr>
          <w:rFonts w:ascii="Times New Roman" w:hAnsi="Times New Roman" w:cs="Times New Roman"/>
          <w:lang w:eastAsia="x-none"/>
        </w:rPr>
        <w:t xml:space="preserve">Let his days be few; </w:t>
      </w:r>
      <w:r w:rsidR="008F1532" w:rsidRPr="008F1532">
        <w:rPr>
          <w:rFonts w:ascii="Times New Roman" w:hAnsi="Times New Roman" w:cs="Times New Roman"/>
          <w:iCs/>
          <w:lang w:eastAsia="x-none"/>
        </w:rPr>
        <w:t>and</w:t>
      </w:r>
      <w:r w:rsidR="008F1532" w:rsidRPr="008F1532">
        <w:rPr>
          <w:rFonts w:ascii="Times New Roman" w:hAnsi="Times New Roman" w:cs="Times New Roman"/>
          <w:lang w:eastAsia="x-none"/>
        </w:rPr>
        <w:t xml:space="preserve"> </w:t>
      </w:r>
      <w:r w:rsidR="008F1532" w:rsidRPr="00F84C4A">
        <w:rPr>
          <w:rFonts w:ascii="Times New Roman" w:hAnsi="Times New Roman" w:cs="Times New Roman"/>
          <w:b/>
          <w:i/>
          <w:lang w:eastAsia="x-none"/>
        </w:rPr>
        <w:t>let another take his office</w:t>
      </w:r>
      <w:r w:rsidR="008F1532" w:rsidRPr="008F1532">
        <w:rPr>
          <w:rFonts w:ascii="Times New Roman" w:hAnsi="Times New Roman" w:cs="Times New Roman"/>
          <w:lang w:eastAsia="x-none"/>
        </w:rPr>
        <w:t>.  Let his children be fatherless, and his wife a widow.</w:t>
      </w:r>
      <w:r w:rsidR="008F1532" w:rsidRPr="008F1532">
        <w:rPr>
          <w:rFonts w:ascii="Times New Roman" w:hAnsi="Times New Roman" w:cs="Times New Roman"/>
          <w:lang w:val="en-US" w:eastAsia="x-none"/>
        </w:rPr>
        <w:t>”</w:t>
      </w:r>
      <w:r w:rsidR="008F1532" w:rsidRPr="008F1532">
        <w:rPr>
          <w:rFonts w:ascii="Times New Roman" w:hAnsi="Times New Roman" w:cs="Times New Roman"/>
          <w:lang w:eastAsia="x-none"/>
        </w:rPr>
        <w:t> </w:t>
      </w:r>
      <w:r w:rsidR="00F84C4A">
        <w:rPr>
          <w:rFonts w:ascii="Times New Roman" w:hAnsi="Times New Roman" w:cs="Times New Roman"/>
          <w:lang w:val="en-US" w:eastAsia="x-none"/>
        </w:rPr>
        <w:t xml:space="preserve"> As Paul took Judas’ place, Mordecai was given Haman’s position (8:2).</w:t>
      </w:r>
    </w:p>
    <w:p w14:paraId="71F127B2" w14:textId="77777777" w:rsidR="00E80880" w:rsidRDefault="00E80880" w:rsidP="00E80880">
      <w:pPr>
        <w:spacing w:after="0" w:line="240" w:lineRule="auto"/>
        <w:ind w:left="1080" w:hanging="1080"/>
      </w:pPr>
      <w:r>
        <w:rPr>
          <w:b/>
          <w:i/>
        </w:rPr>
        <w:t>Hadassah</w:t>
      </w:r>
      <w:r>
        <w:t xml:space="preserve"> – Church</w:t>
      </w:r>
    </w:p>
    <w:p w14:paraId="4B8CCF53" w14:textId="77777777" w:rsidR="00E80880" w:rsidRDefault="00E80880" w:rsidP="00E80880">
      <w:pPr>
        <w:spacing w:after="0" w:line="240" w:lineRule="auto"/>
        <w:ind w:left="1080" w:hanging="630"/>
      </w:pPr>
      <w:r>
        <w:t>•Name means myrtle</w:t>
      </w:r>
    </w:p>
    <w:p w14:paraId="73FA8023" w14:textId="77777777" w:rsidR="00E80880" w:rsidRDefault="00E80880" w:rsidP="00E80880">
      <w:pPr>
        <w:spacing w:after="0" w:line="240" w:lineRule="auto"/>
        <w:ind w:left="720" w:hanging="90"/>
      </w:pPr>
      <w:r>
        <w:t xml:space="preserve">•Had a white flower, and was a symbol of purity, love, and immortality for the Jews.  They were used as a symbol of blessing for births, circumcisions, bar mitzvahs, and weddings to ward off evil and </w:t>
      </w:r>
      <w:r w:rsidR="001D685F">
        <w:t xml:space="preserve">to </w:t>
      </w:r>
      <w:r>
        <w:t>bring joy, strength, and endurance in the adverse circumstances of life.</w:t>
      </w:r>
    </w:p>
    <w:p w14:paraId="6C12A883" w14:textId="77777777" w:rsidR="00E80880" w:rsidRDefault="00E80880" w:rsidP="00E80880">
      <w:pPr>
        <w:spacing w:after="0" w:line="240" w:lineRule="auto"/>
        <w:ind w:left="720" w:hanging="90"/>
      </w:pPr>
      <w:r>
        <w:t>•Had a tough, rubbery, waxy leaf to withstand drought, disease, and insects.  When crushed, the oil gives off a beautiful perfume.  Oil is a symbol of the Holy Spirit and how His presence in presence in adversity bring forth a beautiful fragrance</w:t>
      </w:r>
    </w:p>
    <w:p w14:paraId="22D795B7" w14:textId="77777777" w:rsidR="00E80880" w:rsidRDefault="00E80880" w:rsidP="00E80880">
      <w:pPr>
        <w:spacing w:after="0" w:line="240" w:lineRule="auto"/>
        <w:ind w:left="720" w:hanging="90"/>
      </w:pPr>
      <w:r>
        <w:t xml:space="preserve">•The branches used for religious ceremonies were required to have groups of leaves in threes.  In order to make the plant grow the proper branches, they were heavily pruned or even burned.  The Jews saw them as a symbol of how persecution made them stronger (Exodus 1:12) </w:t>
      </w:r>
    </w:p>
    <w:p w14:paraId="43974527" w14:textId="77777777" w:rsidR="00E80880" w:rsidRDefault="00E80880" w:rsidP="00E80880">
      <w:pPr>
        <w:spacing w:after="0" w:line="240" w:lineRule="auto"/>
        <w:ind w:left="450" w:hanging="90"/>
      </w:pPr>
      <w:r>
        <w:t>•Daughter of Abihail – means “my father is might”</w:t>
      </w:r>
    </w:p>
    <w:p w14:paraId="1D44C170" w14:textId="77777777" w:rsidR="00E80880" w:rsidRDefault="00E80880" w:rsidP="00E80880">
      <w:pPr>
        <w:spacing w:after="0" w:line="240" w:lineRule="auto"/>
        <w:ind w:left="450" w:hanging="90"/>
      </w:pPr>
      <w:r>
        <w:t xml:space="preserve">•Orphan – The church is a body of believers; it does not matter what your race or sex are.  There is no man that is its patriarch nor woman to whom it pays allegiance. </w:t>
      </w:r>
    </w:p>
    <w:p w14:paraId="71BD981D" w14:textId="77777777" w:rsidR="00E80880" w:rsidRDefault="00E80880" w:rsidP="00E80880">
      <w:pPr>
        <w:spacing w:after="0" w:line="240" w:lineRule="auto"/>
        <w:ind w:left="450" w:hanging="90"/>
      </w:pPr>
      <w:r>
        <w:t>•Esther – Star</w:t>
      </w:r>
    </w:p>
    <w:p w14:paraId="118173BE" w14:textId="77777777" w:rsidR="00E80880" w:rsidRDefault="00E80880" w:rsidP="00E80880">
      <w:pPr>
        <w:spacing w:after="0" w:line="240" w:lineRule="auto"/>
        <w:ind w:left="720" w:hanging="90"/>
      </w:pPr>
      <w:r>
        <w:t>•Her purpose was to save her people from destruction.  The purpose of the church is to evangelize the world and expand the kingdom of God</w:t>
      </w:r>
    </w:p>
    <w:p w14:paraId="2E420662" w14:textId="77777777" w:rsidR="00B20CDF" w:rsidRDefault="00B20CDF" w:rsidP="00E80880">
      <w:pPr>
        <w:spacing w:after="0" w:line="240" w:lineRule="auto"/>
        <w:ind w:left="360" w:hanging="90"/>
      </w:pPr>
      <w:r>
        <w:t>•2:2-3  search for bride set throughout all kingdom, Matthew 28:19-20</w:t>
      </w:r>
    </w:p>
    <w:p w14:paraId="35FBA695" w14:textId="77777777" w:rsidR="00C10F31" w:rsidRDefault="00E80880" w:rsidP="00E80880">
      <w:pPr>
        <w:spacing w:after="0" w:line="240" w:lineRule="auto"/>
        <w:ind w:left="360" w:hanging="90"/>
      </w:pPr>
      <w:r>
        <w:t>•</w:t>
      </w:r>
      <w:r w:rsidR="006762AD">
        <w:t xml:space="preserve">2:12  </w:t>
      </w:r>
      <w:r>
        <w:t>Before appearing before the king, spent a year “purifying” with oil</w:t>
      </w:r>
      <w:r w:rsidR="00C10F31">
        <w:t xml:space="preserve"> of myrrh</w:t>
      </w:r>
      <w:r>
        <w:t xml:space="preserve"> and perfume.  </w:t>
      </w:r>
    </w:p>
    <w:p w14:paraId="123278D3" w14:textId="77777777" w:rsidR="00A80A5B" w:rsidRDefault="00A80A5B" w:rsidP="00C10F31">
      <w:pPr>
        <w:spacing w:after="0" w:line="240" w:lineRule="auto"/>
        <w:ind w:left="540" w:hanging="90"/>
      </w:pPr>
      <w:r>
        <w:t>-1 Corinthians 6:9-11  unrighteous shall not inherit kingdom…washed by spirit</w:t>
      </w:r>
    </w:p>
    <w:p w14:paraId="3551F033" w14:textId="77777777" w:rsidR="00C10F31" w:rsidRDefault="006762AD" w:rsidP="00C10F31">
      <w:pPr>
        <w:spacing w:after="0" w:line="240" w:lineRule="auto"/>
        <w:ind w:left="540" w:hanging="90"/>
      </w:pPr>
      <w:r>
        <w:t>-Myrrh has medicinal uses, as well as being aromatic.  It is an antiseptic and can be used both internally and externally to promote healing.  It was an ingredient in the oil to be used for holy anointing (Exodus 30:23-25).</w:t>
      </w:r>
    </w:p>
    <w:p w14:paraId="23789B30" w14:textId="77777777" w:rsidR="00E80880" w:rsidRDefault="00C10F31" w:rsidP="00C10F31">
      <w:pPr>
        <w:spacing w:after="0" w:line="240" w:lineRule="auto"/>
        <w:ind w:left="540" w:hanging="90"/>
      </w:pPr>
      <w:r>
        <w:t>-</w:t>
      </w:r>
      <w:r w:rsidR="00E80880">
        <w:t xml:space="preserve">Before salvation comes cleansing; and before service, </w:t>
      </w:r>
      <w:r w:rsidR="001D685F">
        <w:t>holiness (2:3, 12)</w:t>
      </w:r>
      <w:r w:rsidR="00E80880">
        <w:t>.</w:t>
      </w:r>
      <w:r w:rsidR="00720EEB">
        <w:t xml:space="preserve">  Ephesians 5:25-</w:t>
      </w:r>
      <w:proofErr w:type="gramStart"/>
      <w:r w:rsidR="00720EEB">
        <w:t>27</w:t>
      </w:r>
      <w:r w:rsidR="00A80A5B">
        <w:t>;</w:t>
      </w:r>
      <w:proofErr w:type="gramEnd"/>
    </w:p>
    <w:p w14:paraId="64E63EED" w14:textId="77777777" w:rsidR="00CA7F45" w:rsidRDefault="00702673" w:rsidP="00E80880">
      <w:pPr>
        <w:spacing w:after="0" w:line="240" w:lineRule="auto"/>
        <w:ind w:left="360" w:hanging="90"/>
      </w:pPr>
      <w:r>
        <w:t>•2:1  a new queen was chosen a space of time after the banishment of Vashti; there were 430 years between the end of the</w:t>
      </w:r>
      <w:r w:rsidR="0052692F">
        <w:t xml:space="preserve"> </w:t>
      </w:r>
      <w:proofErr w:type="gramStart"/>
      <w:r w:rsidR="0052692F">
        <w:t>old</w:t>
      </w:r>
      <w:r>
        <w:t xml:space="preserve"> Testament</w:t>
      </w:r>
      <w:proofErr w:type="gramEnd"/>
      <w:r>
        <w:t xml:space="preserve"> and the start of the church </w:t>
      </w:r>
    </w:p>
    <w:p w14:paraId="7008F6AB" w14:textId="77777777" w:rsidR="00702673" w:rsidRDefault="00702673" w:rsidP="00CA7F45">
      <w:pPr>
        <w:spacing w:after="0" w:line="240" w:lineRule="auto"/>
        <w:ind w:left="360"/>
      </w:pPr>
      <w:r>
        <w:t>[note:  also 430 years between Abram leaving Ur an</w:t>
      </w:r>
      <w:r w:rsidR="00CA7F45">
        <w:t>d the law being given on Mount Sinai, Galatians 3:16-17]</w:t>
      </w:r>
    </w:p>
    <w:p w14:paraId="22EBDF88" w14:textId="77777777" w:rsidR="00B20CDF" w:rsidRDefault="006416AB" w:rsidP="00B20CDF">
      <w:pPr>
        <w:spacing w:after="0" w:line="240" w:lineRule="auto"/>
        <w:ind w:left="360" w:hanging="90"/>
      </w:pPr>
      <w:r>
        <w:t xml:space="preserve">•2:14  after spending the night with the king, she no longer returned to the original house of women, but moved to the second house of women to the custody of Shaashgaz (“servant of </w:t>
      </w:r>
      <w:r>
        <w:lastRenderedPageBreak/>
        <w:t>the beautiful</w:t>
      </w:r>
      <w:r w:rsidR="00B20CDF">
        <w:t>”</w:t>
      </w:r>
      <w:r>
        <w:t>), the king’s chamberlain who kept the concubines (sealing of the Holy Spirit, 2 Timothy 2:19)</w:t>
      </w:r>
      <w:r w:rsidR="0052692F">
        <w:t>.  As Christians, we are to leave our old way of life, never to return again.</w:t>
      </w:r>
    </w:p>
    <w:p w14:paraId="4DEB1CFA" w14:textId="77777777" w:rsidR="0068626A" w:rsidRDefault="0068626A" w:rsidP="00B20CDF">
      <w:pPr>
        <w:spacing w:after="0" w:line="240" w:lineRule="auto"/>
        <w:ind w:left="360" w:hanging="90"/>
      </w:pPr>
      <w:r>
        <w:t>•2:16  taken into king’s house 7</w:t>
      </w:r>
      <w:r w:rsidRPr="0068626A">
        <w:rPr>
          <w:vertAlign w:val="superscript"/>
        </w:rPr>
        <w:t>th</w:t>
      </w:r>
      <w:r>
        <w:t xml:space="preserve"> year, 10</w:t>
      </w:r>
      <w:r w:rsidRPr="0068626A">
        <w:rPr>
          <w:vertAlign w:val="superscript"/>
        </w:rPr>
        <w:t>th</w:t>
      </w:r>
      <w:r>
        <w:t xml:space="preserve"> month Tebeth – “goodness”</w:t>
      </w:r>
      <w:r w:rsidR="00996BE5">
        <w:t xml:space="preserve"> 7 is the # for spiritual perfection, 10 divine perfection</w:t>
      </w:r>
      <w:r w:rsidR="00C7075E">
        <w:t>, completion of divine order</w:t>
      </w:r>
    </w:p>
    <w:p w14:paraId="4FC381FB" w14:textId="77777777" w:rsidR="00B20CDF" w:rsidRDefault="00B20CDF" w:rsidP="00B20CDF">
      <w:pPr>
        <w:spacing w:after="0" w:line="240" w:lineRule="auto"/>
        <w:ind w:left="360" w:hanging="90"/>
      </w:pPr>
      <w:r>
        <w:t>•2:17-18  the church the bride of Christ, marriage feast, Revelation 19:6-9</w:t>
      </w:r>
    </w:p>
    <w:p w14:paraId="1A5E47E3" w14:textId="77777777" w:rsidR="00B70C90" w:rsidRPr="00832C41" w:rsidRDefault="00B70C90" w:rsidP="00B20CDF">
      <w:pPr>
        <w:spacing w:after="0" w:line="240" w:lineRule="auto"/>
        <w:ind w:left="360" w:hanging="90"/>
        <w:rPr>
          <w:szCs w:val="28"/>
        </w:rPr>
      </w:pPr>
      <w:r w:rsidRPr="00832C41">
        <w:rPr>
          <w:szCs w:val="28"/>
        </w:rPr>
        <w:t xml:space="preserve">•2:20  in the king’s eyes, Esther was a gentile, for </w:t>
      </w:r>
      <w:r w:rsidR="00832C41" w:rsidRPr="00832C41">
        <w:rPr>
          <w:szCs w:val="28"/>
        </w:rPr>
        <w:t xml:space="preserve">she </w:t>
      </w:r>
      <w:r w:rsidRPr="00832C41">
        <w:rPr>
          <w:szCs w:val="28"/>
        </w:rPr>
        <w:t>did not reveal her people</w:t>
      </w:r>
    </w:p>
    <w:p w14:paraId="2DF890CE" w14:textId="77777777" w:rsidR="005D3A1A" w:rsidRDefault="005D3A1A" w:rsidP="005D3A1A">
      <w:pPr>
        <w:pStyle w:val="BODY"/>
        <w:widowControl w:val="0"/>
        <w:spacing w:before="60" w:after="60"/>
        <w:ind w:left="360"/>
        <w:rPr>
          <w:rFonts w:ascii="Times New Roman" w:hAnsi="Times New Roman" w:cs="Times New Roman"/>
          <w:szCs w:val="28"/>
          <w:lang w:val="en-US" w:eastAsia="x-none"/>
        </w:rPr>
      </w:pPr>
      <w:r w:rsidRPr="00832C41">
        <w:rPr>
          <w:rFonts w:ascii="Times New Roman" w:hAnsi="Times New Roman" w:cs="Times New Roman"/>
          <w:szCs w:val="28"/>
        </w:rPr>
        <w:t xml:space="preserve">Romans 9:26  quoting Hosea 2:23, </w:t>
      </w:r>
      <w:r w:rsidR="00832C41" w:rsidRPr="00832C41">
        <w:rPr>
          <w:rFonts w:ascii="Times New Roman" w:hAnsi="Times New Roman" w:cs="Times New Roman"/>
          <w:szCs w:val="28"/>
          <w:lang w:val="en-US"/>
        </w:rPr>
        <w:t>“</w:t>
      </w:r>
      <w:r w:rsidRPr="00832C41">
        <w:rPr>
          <w:rFonts w:ascii="Times New Roman" w:hAnsi="Times New Roman" w:cs="Times New Roman"/>
          <w:szCs w:val="28"/>
          <w:lang w:eastAsia="x-none"/>
        </w:rPr>
        <w:t xml:space="preserve">Ye </w:t>
      </w:r>
      <w:r w:rsidRPr="00832C41">
        <w:rPr>
          <w:rFonts w:ascii="Times New Roman" w:hAnsi="Times New Roman" w:cs="Times New Roman"/>
          <w:i/>
          <w:iCs/>
          <w:color w:val="545454"/>
          <w:szCs w:val="28"/>
          <w:lang w:eastAsia="x-none"/>
        </w:rPr>
        <w:t>are</w:t>
      </w:r>
      <w:r w:rsidRPr="00832C41">
        <w:rPr>
          <w:rFonts w:ascii="Times New Roman" w:hAnsi="Times New Roman" w:cs="Times New Roman"/>
          <w:szCs w:val="28"/>
          <w:lang w:eastAsia="x-none"/>
        </w:rPr>
        <w:t xml:space="preserve"> not my people; there shall they be called the children of the living God.</w:t>
      </w:r>
      <w:r w:rsidR="00832C41" w:rsidRPr="00832C41">
        <w:rPr>
          <w:rFonts w:ascii="Times New Roman" w:hAnsi="Times New Roman" w:cs="Times New Roman"/>
          <w:szCs w:val="28"/>
          <w:lang w:val="en-US" w:eastAsia="x-none"/>
        </w:rPr>
        <w:t>”</w:t>
      </w:r>
      <w:r w:rsidRPr="00832C41">
        <w:rPr>
          <w:rFonts w:ascii="Times New Roman" w:hAnsi="Times New Roman" w:cs="Times New Roman"/>
          <w:szCs w:val="28"/>
          <w:lang w:eastAsia="x-none"/>
        </w:rPr>
        <w:t> </w:t>
      </w:r>
      <w:r w:rsidRPr="00832C41">
        <w:rPr>
          <w:rFonts w:ascii="Times New Roman" w:hAnsi="Times New Roman" w:cs="Times New Roman"/>
          <w:szCs w:val="28"/>
          <w:lang w:val="en-US" w:eastAsia="x-none"/>
        </w:rPr>
        <w:t xml:space="preserve">Esther was not of the king’s people, but he rescued </w:t>
      </w:r>
      <w:proofErr w:type="gramStart"/>
      <w:r w:rsidRPr="00832C41">
        <w:rPr>
          <w:rFonts w:ascii="Times New Roman" w:hAnsi="Times New Roman" w:cs="Times New Roman"/>
          <w:szCs w:val="28"/>
          <w:lang w:val="en-US" w:eastAsia="x-none"/>
        </w:rPr>
        <w:t>her</w:t>
      </w:r>
      <w:proofErr w:type="gramEnd"/>
      <w:r w:rsidR="00832C41" w:rsidRPr="00832C41">
        <w:rPr>
          <w:rFonts w:ascii="Times New Roman" w:hAnsi="Times New Roman" w:cs="Times New Roman"/>
          <w:szCs w:val="28"/>
          <w:lang w:val="en-US" w:eastAsia="x-none"/>
        </w:rPr>
        <w:t xml:space="preserve"> and she was given the status of a ruling family</w:t>
      </w:r>
    </w:p>
    <w:p w14:paraId="33D7F14C" w14:textId="77777777" w:rsidR="0008210D" w:rsidRDefault="0008210D" w:rsidP="00832C41">
      <w:pPr>
        <w:pStyle w:val="BODY"/>
        <w:widowControl w:val="0"/>
        <w:spacing w:before="60" w:after="60"/>
        <w:ind w:left="360" w:hanging="180"/>
        <w:rPr>
          <w:rFonts w:ascii="Times New Roman" w:hAnsi="Times New Roman" w:cs="Times New Roman"/>
          <w:szCs w:val="28"/>
          <w:lang w:val="en-US" w:eastAsia="x-none"/>
        </w:rPr>
      </w:pPr>
      <w:r>
        <w:rPr>
          <w:rFonts w:ascii="Times New Roman" w:hAnsi="Times New Roman" w:cs="Times New Roman"/>
          <w:szCs w:val="28"/>
          <w:lang w:val="en-US" w:eastAsia="x-none"/>
        </w:rPr>
        <w:t>•Esther pleads for her people – prayer for lost??; prayer for brothers in spiritual warfare Eph 6:18; Luke 18:1-7; Philip 4:6</w:t>
      </w:r>
    </w:p>
    <w:p w14:paraId="7E50CEDE" w14:textId="77777777" w:rsidR="00832C41" w:rsidRDefault="00832C41" w:rsidP="00832C41">
      <w:pPr>
        <w:pStyle w:val="BODY"/>
        <w:widowControl w:val="0"/>
        <w:spacing w:before="60" w:after="60"/>
        <w:ind w:left="360" w:hanging="180"/>
        <w:rPr>
          <w:rFonts w:ascii="Times New Roman" w:hAnsi="Times New Roman" w:cs="Times New Roman"/>
          <w:szCs w:val="28"/>
          <w:lang w:val="en-US" w:eastAsia="x-none"/>
        </w:rPr>
      </w:pPr>
      <w:r>
        <w:rPr>
          <w:rFonts w:ascii="Times New Roman" w:hAnsi="Times New Roman" w:cs="Times New Roman"/>
          <w:szCs w:val="28"/>
          <w:lang w:val="en-US" w:eastAsia="x-none"/>
        </w:rPr>
        <w:t>•8:1</w:t>
      </w:r>
      <w:r w:rsidR="00763BC6">
        <w:rPr>
          <w:rFonts w:ascii="Times New Roman" w:hAnsi="Times New Roman" w:cs="Times New Roman"/>
          <w:szCs w:val="28"/>
          <w:lang w:val="en-US" w:eastAsia="x-none"/>
        </w:rPr>
        <w:t>, 7</w:t>
      </w:r>
      <w:r>
        <w:rPr>
          <w:rFonts w:ascii="Times New Roman" w:hAnsi="Times New Roman" w:cs="Times New Roman"/>
          <w:szCs w:val="28"/>
          <w:lang w:val="en-US" w:eastAsia="x-none"/>
        </w:rPr>
        <w:t xml:space="preserve">  House of Haman given to Esther – given status of one of the 7 ruling families</w:t>
      </w:r>
    </w:p>
    <w:p w14:paraId="7D1D07D1" w14:textId="77777777" w:rsidR="00832C41" w:rsidRPr="00832C41" w:rsidRDefault="00832C41" w:rsidP="00832C41">
      <w:pPr>
        <w:pStyle w:val="BODY"/>
        <w:widowControl w:val="0"/>
        <w:spacing w:before="60" w:after="60"/>
        <w:ind w:left="360" w:hanging="180"/>
        <w:rPr>
          <w:rFonts w:ascii="Times New Roman" w:hAnsi="Times New Roman" w:cs="Times New Roman"/>
          <w:szCs w:val="28"/>
          <w:lang w:val="en-US" w:eastAsia="x-none"/>
        </w:rPr>
      </w:pPr>
      <w:r>
        <w:rPr>
          <w:rFonts w:ascii="Times New Roman" w:hAnsi="Times New Roman" w:cs="Times New Roman"/>
          <w:szCs w:val="28"/>
          <w:lang w:val="en-US" w:eastAsia="x-none"/>
        </w:rPr>
        <w:t>2 Timothy 2:12; Revelation 5:10</w:t>
      </w:r>
      <w:r w:rsidR="00763BC6">
        <w:rPr>
          <w:rFonts w:ascii="Times New Roman" w:hAnsi="Times New Roman" w:cs="Times New Roman"/>
          <w:szCs w:val="28"/>
          <w:lang w:val="en-US" w:eastAsia="x-none"/>
        </w:rPr>
        <w:t>; 20:6</w:t>
      </w:r>
    </w:p>
    <w:p w14:paraId="5DC1CFCA" w14:textId="77777777" w:rsidR="005D3A1A" w:rsidRDefault="005D3A1A" w:rsidP="005D3A1A">
      <w:pPr>
        <w:spacing w:after="0" w:line="240" w:lineRule="auto"/>
        <w:ind w:left="360"/>
      </w:pPr>
    </w:p>
    <w:p w14:paraId="6F4D63C1" w14:textId="77777777" w:rsidR="00E80880" w:rsidRDefault="00E80880" w:rsidP="00E80880">
      <w:pPr>
        <w:spacing w:after="0" w:line="240" w:lineRule="auto"/>
        <w:ind w:left="90" w:hanging="90"/>
      </w:pPr>
      <w:r>
        <w:rPr>
          <w:b/>
          <w:i/>
        </w:rPr>
        <w:t>Hegai</w:t>
      </w:r>
      <w:r>
        <w:t xml:space="preserve"> – king’s chamberlain, keeper of the women – Holy Spirit</w:t>
      </w:r>
    </w:p>
    <w:p w14:paraId="06F8C81F" w14:textId="77777777" w:rsidR="00F860D2" w:rsidRDefault="00E80880" w:rsidP="00F860D2">
      <w:pPr>
        <w:spacing w:after="0" w:line="240" w:lineRule="auto"/>
        <w:ind w:left="360"/>
      </w:pPr>
      <w:r>
        <w:t xml:space="preserve">He was a eunuch.  His purpose was to serve the king with no distractions.  </w:t>
      </w:r>
    </w:p>
    <w:p w14:paraId="1121FB0C" w14:textId="77777777" w:rsidR="00E050B3" w:rsidRDefault="00F860D2" w:rsidP="00F860D2">
      <w:pPr>
        <w:spacing w:after="0" w:line="240" w:lineRule="auto"/>
        <w:ind w:left="450" w:hanging="90"/>
      </w:pPr>
      <w:r>
        <w:t>•</w:t>
      </w:r>
      <w:r w:rsidR="00E80880">
        <w:t xml:space="preserve">Hegai gave </w:t>
      </w:r>
      <w:r w:rsidR="008C2BEE">
        <w:t>guidanc</w:t>
      </w:r>
      <w:r w:rsidR="00E80880">
        <w:t>e to Esther, especially in learning how to please the king</w:t>
      </w:r>
      <w:r w:rsidR="00D9653F">
        <w:t xml:space="preserve"> </w:t>
      </w:r>
    </w:p>
    <w:p w14:paraId="5FA8AE29" w14:textId="77777777" w:rsidR="00E045A4" w:rsidRDefault="00E045A4" w:rsidP="00E050B3">
      <w:pPr>
        <w:spacing w:after="0" w:line="240" w:lineRule="auto"/>
        <w:ind w:left="450"/>
      </w:pPr>
      <w:r>
        <w:t>Ephesians 4:17-32</w:t>
      </w:r>
      <w:r w:rsidR="00F860D2">
        <w:t>,</w:t>
      </w:r>
      <w:r>
        <w:t xml:space="preserve"> </w:t>
      </w:r>
      <w:r w:rsidR="00F860D2">
        <w:t xml:space="preserve">using the Word of God, </w:t>
      </w:r>
      <w:r>
        <w:t>the Holy Spirit g</w:t>
      </w:r>
      <w:r w:rsidR="00F860D2">
        <w:t>uides the believer in daily holy living</w:t>
      </w:r>
    </w:p>
    <w:p w14:paraId="652E3A93" w14:textId="77777777" w:rsidR="00E050B3" w:rsidRDefault="00F860D2" w:rsidP="00E050B3">
      <w:pPr>
        <w:spacing w:after="0" w:line="240" w:lineRule="auto"/>
        <w:ind w:left="540" w:hanging="180"/>
      </w:pPr>
      <w:r>
        <w:t xml:space="preserve">•Hegai </w:t>
      </w:r>
      <w:r w:rsidR="007C6534">
        <w:t xml:space="preserve">speedily </w:t>
      </w:r>
      <w:r>
        <w:t>gave Esth</w:t>
      </w:r>
      <w:r w:rsidR="0008210D">
        <w:t xml:space="preserve"> </w:t>
      </w:r>
      <w:r>
        <w:t>er</w:t>
      </w:r>
      <w:r w:rsidR="007C6534">
        <w:t xml:space="preserve"> the things for her purification and</w:t>
      </w:r>
      <w:r>
        <w:t xml:space="preserve"> seven maids to assist her (2:8-9, 15).  </w:t>
      </w:r>
    </w:p>
    <w:p w14:paraId="398A17E2" w14:textId="77777777" w:rsidR="00765ED1" w:rsidRDefault="00333654" w:rsidP="00765ED1">
      <w:pPr>
        <w:spacing w:after="0" w:line="240" w:lineRule="auto"/>
        <w:ind w:left="720" w:hanging="180"/>
      </w:pPr>
      <w:r>
        <w:t xml:space="preserve"> </w:t>
      </w:r>
      <w:r w:rsidR="00765ED1">
        <w:t>-1 Corinthians 2:9-13  received spirit of God that might know the things that are freely given to us of God</w:t>
      </w:r>
    </w:p>
    <w:p w14:paraId="01C303F6" w14:textId="77777777" w:rsidR="00E80880" w:rsidRDefault="00E050B3" w:rsidP="00E050B3">
      <w:pPr>
        <w:spacing w:after="0" w:line="240" w:lineRule="auto"/>
        <w:ind w:left="540"/>
      </w:pPr>
      <w:r>
        <w:t xml:space="preserve">-2 Peter 1:2-8  </w:t>
      </w:r>
      <w:r w:rsidR="00F860D2">
        <w:t xml:space="preserve">The </w:t>
      </w:r>
      <w:r w:rsidR="00D9653F">
        <w:t>Holy spirit gives power to perform the work God calls us to do.</w:t>
      </w:r>
      <w:r w:rsidR="00F860D2">
        <w:t xml:space="preserve">  </w:t>
      </w:r>
    </w:p>
    <w:p w14:paraId="317B9317" w14:textId="77777777" w:rsidR="008C2BEE" w:rsidRDefault="00DC7986" w:rsidP="00DC7986">
      <w:pPr>
        <w:spacing w:after="0" w:line="240" w:lineRule="auto"/>
        <w:ind w:left="720" w:hanging="180"/>
      </w:pPr>
      <w:r>
        <w:t>-</w:t>
      </w:r>
      <w:r w:rsidR="008C2BEE">
        <w:t xml:space="preserve">Esther pleased Hegai, and he gave her the best place in the house of women.  </w:t>
      </w:r>
    </w:p>
    <w:p w14:paraId="6CC69EF7" w14:textId="77777777" w:rsidR="007C6534" w:rsidRDefault="008C2BEE" w:rsidP="00DC7986">
      <w:pPr>
        <w:spacing w:after="0" w:line="240" w:lineRule="auto"/>
        <w:ind w:left="630" w:hanging="90"/>
      </w:pPr>
      <w:r>
        <w:t xml:space="preserve"> 1 Peter 5:5-6  be clothed with humility and God will exalt you </w:t>
      </w:r>
    </w:p>
    <w:p w14:paraId="1ACD50C2" w14:textId="77777777" w:rsidR="002B749F" w:rsidRDefault="00F860D2" w:rsidP="00F860D2">
      <w:pPr>
        <w:spacing w:after="0" w:line="240" w:lineRule="auto"/>
        <w:ind w:left="540" w:hanging="90"/>
      </w:pPr>
      <w:r>
        <w:t>•Keeper of the women – the believer is sealed by the Holy Spirit, Ephesians 4:30</w:t>
      </w:r>
      <w:r w:rsidR="002B749F">
        <w:t xml:space="preserve">, </w:t>
      </w:r>
    </w:p>
    <w:p w14:paraId="519FF306" w14:textId="77777777" w:rsidR="00D45634" w:rsidRDefault="00D45634" w:rsidP="002B749F">
      <w:pPr>
        <w:spacing w:after="0" w:line="240" w:lineRule="auto"/>
        <w:ind w:left="540"/>
      </w:pPr>
      <w:r>
        <w:t>Eph 1:13-14 sealed, which is earnest of spirit</w:t>
      </w:r>
      <w:r w:rsidR="00333654">
        <w:t xml:space="preserve"> (see notes on sealing/earnest)</w:t>
      </w:r>
    </w:p>
    <w:p w14:paraId="003B1123" w14:textId="77777777" w:rsidR="00D45634" w:rsidRDefault="002B749F" w:rsidP="002B749F">
      <w:pPr>
        <w:spacing w:after="0" w:line="240" w:lineRule="auto"/>
        <w:ind w:left="540"/>
      </w:pPr>
      <w:r>
        <w:t xml:space="preserve">2 Cor 1:22, sealed </w:t>
      </w:r>
    </w:p>
    <w:p w14:paraId="750D2B07" w14:textId="77777777" w:rsidR="00F860D2" w:rsidRDefault="002B749F" w:rsidP="002B749F">
      <w:pPr>
        <w:spacing w:after="0" w:line="240" w:lineRule="auto"/>
        <w:ind w:left="540"/>
      </w:pPr>
      <w:r>
        <w:t>2 Cor 5:5, earnest of the Spirit</w:t>
      </w:r>
    </w:p>
    <w:p w14:paraId="1538980B" w14:textId="77777777" w:rsidR="00362002" w:rsidRDefault="00362002" w:rsidP="00F860D2">
      <w:pPr>
        <w:spacing w:after="0" w:line="240" w:lineRule="auto"/>
        <w:ind w:left="540" w:hanging="90"/>
      </w:pPr>
      <w:r>
        <w:t>•After a woman spent her night with the king, she was moved to the house of women.  She did not return to the king unless he delighted in her and called her by name.</w:t>
      </w:r>
    </w:p>
    <w:p w14:paraId="372DA075" w14:textId="77777777" w:rsidR="00362002" w:rsidRDefault="00E050B3" w:rsidP="00362002">
      <w:pPr>
        <w:spacing w:after="0" w:line="240" w:lineRule="auto"/>
        <w:ind w:left="540"/>
      </w:pPr>
      <w:r>
        <w:t>John 6:44  The Holy Spirit does not continually call all lost to God.  They are given a call, but if they refuse, the Spirit may stop calling them.</w:t>
      </w:r>
    </w:p>
    <w:p w14:paraId="6C7186C3" w14:textId="77777777" w:rsidR="00154B09" w:rsidRDefault="00154B09" w:rsidP="00333654">
      <w:pPr>
        <w:spacing w:after="0" w:line="240" w:lineRule="auto"/>
      </w:pPr>
    </w:p>
    <w:p w14:paraId="5A4BD402" w14:textId="77777777" w:rsidR="00163C7F" w:rsidRPr="000F6589" w:rsidRDefault="000F6589" w:rsidP="00163C7F">
      <w:pPr>
        <w:spacing w:after="0" w:line="240" w:lineRule="auto"/>
      </w:pPr>
      <w:r w:rsidRPr="000F6589">
        <w:rPr>
          <w:b/>
          <w:i/>
        </w:rPr>
        <w:t>Shaashgaz</w:t>
      </w:r>
      <w:r>
        <w:t xml:space="preserve"> – Keeper of the concubines – name means “</w:t>
      </w:r>
      <w:r w:rsidR="00DC37BC">
        <w:t>servant of the beautiful”</w:t>
      </w:r>
    </w:p>
    <w:p w14:paraId="2A114398" w14:textId="77777777" w:rsidR="00C92865" w:rsidRDefault="001848E4" w:rsidP="001848E4">
      <w:pPr>
        <w:tabs>
          <w:tab w:val="left" w:pos="450"/>
        </w:tabs>
        <w:spacing w:after="0" w:line="240" w:lineRule="auto"/>
        <w:ind w:left="540" w:hanging="540"/>
      </w:pPr>
      <w:r w:rsidRPr="000F6589">
        <w:rPr>
          <w:b/>
          <w:i/>
        </w:rPr>
        <w:t>Hatach</w:t>
      </w:r>
      <w:r>
        <w:t xml:space="preserve"> – 4:6</w:t>
      </w:r>
      <w:r w:rsidR="00C92865">
        <w:t>-10</w:t>
      </w:r>
      <w:r>
        <w:t xml:space="preserve">  king’s chamberl</w:t>
      </w:r>
      <w:r w:rsidR="00C92865">
        <w:t xml:space="preserve">ain appointed to attend Esther - Holy Spirit intercedes </w:t>
      </w:r>
    </w:p>
    <w:p w14:paraId="735AE326" w14:textId="77777777" w:rsidR="00C92865" w:rsidRDefault="00C92865" w:rsidP="00C92865">
      <w:pPr>
        <w:tabs>
          <w:tab w:val="left" w:pos="450"/>
        </w:tabs>
        <w:spacing w:after="0" w:line="240" w:lineRule="auto"/>
        <w:ind w:left="630" w:hanging="90"/>
      </w:pPr>
      <w:r>
        <w:rPr>
          <w:b/>
        </w:rPr>
        <w:t>•</w:t>
      </w:r>
      <w:r w:rsidR="001848E4">
        <w:t>name means “verily.”</w:t>
      </w:r>
      <w:r w:rsidR="00CB15E8">
        <w:t xml:space="preserve">  Esther sent him to talk with Mordecai to know the truth of his mourning.</w:t>
      </w:r>
      <w:r w:rsidR="001848E4">
        <w:t xml:space="preserve">  </w:t>
      </w:r>
      <w:r w:rsidR="00E37750">
        <w:t>Mordecai gave full truth of situation.</w:t>
      </w:r>
    </w:p>
    <w:p w14:paraId="00C92D35" w14:textId="77777777" w:rsidR="00A13D0F" w:rsidRDefault="00C92865" w:rsidP="00C92865">
      <w:pPr>
        <w:tabs>
          <w:tab w:val="left" w:pos="450"/>
        </w:tabs>
        <w:spacing w:after="0" w:line="240" w:lineRule="auto"/>
        <w:ind w:left="720" w:hanging="180"/>
      </w:pPr>
      <w:r>
        <w:t>•</w:t>
      </w:r>
      <w:r w:rsidR="001848E4">
        <w:t xml:space="preserve">John </w:t>
      </w:r>
      <w:r w:rsidR="00A13D0F">
        <w:t xml:space="preserve">14:16-17; </w:t>
      </w:r>
      <w:r w:rsidR="00CB15E8">
        <w:t xml:space="preserve">16:13, </w:t>
      </w:r>
      <w:r w:rsidR="00A13D0F">
        <w:t xml:space="preserve">I will send a comforter, the Spirit of truth who will </w:t>
      </w:r>
    </w:p>
    <w:p w14:paraId="40D7FC3B" w14:textId="77777777" w:rsidR="00A13D0F" w:rsidRDefault="00A13D0F" w:rsidP="00A13D0F">
      <w:pPr>
        <w:tabs>
          <w:tab w:val="left" w:pos="450"/>
        </w:tabs>
        <w:spacing w:after="0" w:line="240" w:lineRule="auto"/>
        <w:ind w:left="900" w:hanging="180"/>
      </w:pPr>
      <w:r>
        <w:t>-He will dwell with you</w:t>
      </w:r>
    </w:p>
    <w:p w14:paraId="38F44332" w14:textId="77777777" w:rsidR="00A13D0F" w:rsidRDefault="00A13D0F" w:rsidP="00A13D0F">
      <w:pPr>
        <w:tabs>
          <w:tab w:val="left" w:pos="450"/>
        </w:tabs>
        <w:spacing w:after="0" w:line="240" w:lineRule="auto"/>
        <w:ind w:left="900" w:hanging="180"/>
      </w:pPr>
      <w:r>
        <w:t>-the world will not know Him, but you will</w:t>
      </w:r>
    </w:p>
    <w:p w14:paraId="0DC2995A" w14:textId="77777777" w:rsidR="001848E4" w:rsidRDefault="00A13D0F" w:rsidP="00A13D0F">
      <w:pPr>
        <w:tabs>
          <w:tab w:val="left" w:pos="450"/>
        </w:tabs>
        <w:spacing w:after="0" w:line="240" w:lineRule="auto"/>
        <w:ind w:left="900" w:hanging="180"/>
      </w:pPr>
      <w:r>
        <w:t>-He will</w:t>
      </w:r>
      <w:r w:rsidR="00CB15E8">
        <w:t xml:space="preserve"> guide in all truth</w:t>
      </w:r>
    </w:p>
    <w:p w14:paraId="7D81D068" w14:textId="77777777" w:rsidR="00A13D0F" w:rsidRDefault="00A13D0F" w:rsidP="00A13D0F">
      <w:pPr>
        <w:tabs>
          <w:tab w:val="left" w:pos="450"/>
        </w:tabs>
        <w:spacing w:after="0" w:line="240" w:lineRule="auto"/>
        <w:ind w:left="900" w:hanging="180"/>
      </w:pPr>
      <w:r>
        <w:t>-He will not speak of Himself, but of what He hears and show things to come</w:t>
      </w:r>
    </w:p>
    <w:p w14:paraId="78252741" w14:textId="77777777" w:rsidR="00C92865" w:rsidRPr="001848E4" w:rsidRDefault="00C92865" w:rsidP="00C92865">
      <w:pPr>
        <w:tabs>
          <w:tab w:val="left" w:pos="450"/>
        </w:tabs>
        <w:spacing w:after="0" w:line="240" w:lineRule="auto"/>
        <w:ind w:left="720" w:hanging="180"/>
      </w:pPr>
      <w:r>
        <w:t>•Romans 8:26-27, Holy Spirit intercedes when we do not know how to pray</w:t>
      </w:r>
    </w:p>
    <w:p w14:paraId="445FE405" w14:textId="77777777" w:rsidR="00E80880" w:rsidRDefault="00E80880" w:rsidP="00DC7986">
      <w:pPr>
        <w:spacing w:after="0"/>
      </w:pPr>
      <w:r>
        <w:rPr>
          <w:b/>
          <w:i/>
        </w:rPr>
        <w:t>Haman</w:t>
      </w:r>
      <w:r>
        <w:t xml:space="preserve"> – the devil (Isai</w:t>
      </w:r>
      <w:r w:rsidR="00720EEB">
        <w:t>ah 14:12-14; Ezekiel 28:143-17)</w:t>
      </w:r>
      <w:r>
        <w:t xml:space="preserve"> </w:t>
      </w:r>
    </w:p>
    <w:p w14:paraId="2DBB73F3" w14:textId="77777777" w:rsidR="00E80880" w:rsidRDefault="00E80880" w:rsidP="00E80880">
      <w:pPr>
        <w:spacing w:after="0" w:line="240" w:lineRule="auto"/>
        <w:ind w:left="450" w:hanging="90"/>
      </w:pPr>
      <w:r>
        <w:t>•Name means magnificent – Lucifer was a magnificent being</w:t>
      </w:r>
    </w:p>
    <w:p w14:paraId="0B5C0CD8" w14:textId="77777777" w:rsidR="00E80880" w:rsidRDefault="00E80880" w:rsidP="00E80880">
      <w:pPr>
        <w:spacing w:after="0" w:line="240" w:lineRule="auto"/>
        <w:ind w:left="450" w:hanging="90"/>
      </w:pPr>
      <w:r>
        <w:t>•Son of Hammedatha – means double</w:t>
      </w:r>
    </w:p>
    <w:p w14:paraId="65656C98" w14:textId="77777777" w:rsidR="00E80880" w:rsidRDefault="00E80880" w:rsidP="00E80880">
      <w:pPr>
        <w:spacing w:after="0" w:line="240" w:lineRule="auto"/>
        <w:ind w:left="450" w:hanging="90"/>
      </w:pPr>
      <w:r>
        <w:t xml:space="preserve">•Decendant of Agag – I will overtop </w:t>
      </w:r>
    </w:p>
    <w:p w14:paraId="7F03F0E9" w14:textId="77777777" w:rsidR="00E80880" w:rsidRDefault="00E80880" w:rsidP="00E80880">
      <w:pPr>
        <w:spacing w:after="0" w:line="240" w:lineRule="auto"/>
        <w:ind w:left="450" w:hanging="90"/>
      </w:pPr>
      <w:r>
        <w:t>•King advanced him above all other princes</w:t>
      </w:r>
    </w:p>
    <w:p w14:paraId="553E17D9" w14:textId="77777777" w:rsidR="00C16558" w:rsidRDefault="00C16558" w:rsidP="00E80880">
      <w:pPr>
        <w:spacing w:after="0" w:line="240" w:lineRule="auto"/>
        <w:ind w:left="450" w:hanging="90"/>
      </w:pPr>
      <w:r>
        <w:t xml:space="preserve">•7:2-6  Destructive plot revealed at a dinner, John 13:18-26 </w:t>
      </w:r>
    </w:p>
    <w:p w14:paraId="4A25CDC0" w14:textId="77777777" w:rsidR="00F84C4A" w:rsidRDefault="00F84C4A" w:rsidP="00E80880">
      <w:pPr>
        <w:spacing w:after="0" w:line="240" w:lineRule="auto"/>
        <w:ind w:left="450" w:hanging="90"/>
      </w:pPr>
      <w:r>
        <w:lastRenderedPageBreak/>
        <w:t>•Luke 22:3  Satan e</w:t>
      </w:r>
      <w:r w:rsidR="003C4236">
        <w:t xml:space="preserve">ntered into </w:t>
      </w:r>
      <w:proofErr w:type="gramStart"/>
      <w:r w:rsidR="003C4236">
        <w:t>Judas</w:t>
      </w:r>
      <w:proofErr w:type="gramEnd"/>
      <w:r w:rsidR="003C4236">
        <w:t xml:space="preserve"> and he betrayed</w:t>
      </w:r>
      <w:r>
        <w:t xml:space="preserve"> Jesus.  </w:t>
      </w:r>
    </w:p>
    <w:p w14:paraId="27532A80" w14:textId="77777777" w:rsidR="00F84C4A" w:rsidRDefault="00F84C4A" w:rsidP="00E80880">
      <w:pPr>
        <w:spacing w:after="0" w:line="240" w:lineRule="auto"/>
        <w:ind w:left="450" w:hanging="90"/>
      </w:pPr>
      <w:r>
        <w:t xml:space="preserve">  </w:t>
      </w:r>
      <w:r w:rsidR="000156F4">
        <w:t>Psalm 109:7</w:t>
      </w:r>
      <w:r w:rsidR="003C4236">
        <w:t>-13</w:t>
      </w:r>
      <w:r w:rsidR="000156F4">
        <w:t xml:space="preserve">  Prophecy</w:t>
      </w:r>
      <w:r w:rsidR="00C64324">
        <w:t xml:space="preserve"> of</w:t>
      </w:r>
      <w:r w:rsidR="000156F4">
        <w:t xml:space="preserve"> Judas’ betrayal</w:t>
      </w:r>
    </w:p>
    <w:p w14:paraId="3C922B9E" w14:textId="77777777" w:rsidR="00F84C4A" w:rsidRDefault="00F84C4A" w:rsidP="00CB3557">
      <w:pPr>
        <w:spacing w:after="0" w:line="240" w:lineRule="auto"/>
        <w:ind w:left="540" w:hanging="90"/>
      </w:pPr>
      <w:r>
        <w:t>-</w:t>
      </w:r>
      <w:r w:rsidR="00CB3557">
        <w:t>Let his days be few,</w:t>
      </w:r>
      <w:r w:rsidR="000156F4">
        <w:t xml:space="preserve"> his</w:t>
      </w:r>
      <w:r w:rsidR="00CB3557">
        <w:t xml:space="preserve"> children fatherless, his wife a widow – Judas committed suicide by hanging, Haman was hung for his crime</w:t>
      </w:r>
    </w:p>
    <w:p w14:paraId="4EA0324D" w14:textId="77777777" w:rsidR="00CB3557" w:rsidRDefault="00CB3557" w:rsidP="00CB3557">
      <w:pPr>
        <w:spacing w:after="0" w:line="240" w:lineRule="auto"/>
        <w:ind w:left="540" w:hanging="90"/>
      </w:pPr>
      <w:r>
        <w:t>-Let another take his office – office given to Mordecai</w:t>
      </w:r>
    </w:p>
    <w:p w14:paraId="72B68F02" w14:textId="77777777" w:rsidR="00CB3557" w:rsidRDefault="00CB3557" w:rsidP="00CB3557">
      <w:pPr>
        <w:spacing w:after="0" w:line="240" w:lineRule="auto"/>
        <w:ind w:left="540" w:hanging="90"/>
      </w:pPr>
      <w:r>
        <w:t>-Let strangers spoil his labor – all Haman’s goods given to Esther</w:t>
      </w:r>
    </w:p>
    <w:p w14:paraId="6099342A" w14:textId="77777777" w:rsidR="00CB3557" w:rsidRDefault="00CB3557" w:rsidP="00CB3557">
      <w:pPr>
        <w:spacing w:after="0" w:line="240" w:lineRule="auto"/>
        <w:ind w:left="540" w:hanging="90"/>
      </w:pPr>
      <w:r>
        <w:t>-Let none extend mercy to him – Haman begged Esther to i</w:t>
      </w:r>
      <w:r w:rsidR="000156F4">
        <w:t>ntercede for him</w:t>
      </w:r>
    </w:p>
    <w:p w14:paraId="70731396" w14:textId="77777777" w:rsidR="000156F4" w:rsidRDefault="000156F4" w:rsidP="00CB3557">
      <w:pPr>
        <w:spacing w:after="0" w:line="240" w:lineRule="auto"/>
        <w:ind w:left="540" w:hanging="90"/>
      </w:pPr>
      <w:r>
        <w:t xml:space="preserve">-When he shall be judged, let him be condemned; and let his prayer become sin – Haman begged for mercy and was accused of attempted rape and executed; Judas confessed to betraying an innocent man  and was scorned (Matthew 27:4) </w:t>
      </w:r>
    </w:p>
    <w:p w14:paraId="09C343A7" w14:textId="77777777" w:rsidR="00CB3557" w:rsidRDefault="00CB3557" w:rsidP="00CB3557">
      <w:pPr>
        <w:spacing w:after="0" w:line="240" w:lineRule="auto"/>
        <w:ind w:left="540" w:hanging="90"/>
      </w:pPr>
      <w:r>
        <w:t>-Let none extend mercy to his children</w:t>
      </w:r>
      <w:r w:rsidR="003C4236">
        <w:t>, let his posterity be cut off</w:t>
      </w:r>
      <w:r>
        <w:t xml:space="preserve"> – Haman’s 10 sons were killed and hung on the gallows</w:t>
      </w:r>
    </w:p>
    <w:p w14:paraId="23070F59" w14:textId="77777777" w:rsidR="00696523" w:rsidRDefault="00696523" w:rsidP="00696523">
      <w:pPr>
        <w:spacing w:after="0" w:line="240" w:lineRule="auto"/>
        <w:ind w:left="540" w:hanging="180"/>
      </w:pPr>
      <w:r>
        <w:t xml:space="preserve"> •10 sons of </w:t>
      </w:r>
      <w:r w:rsidR="007A2A24">
        <w:t>“</w:t>
      </w:r>
      <w:r>
        <w:t>Haman the enemy of the Jews</w:t>
      </w:r>
      <w:r w:rsidR="007A2A24">
        <w:t>”</w:t>
      </w:r>
      <w:r>
        <w:t xml:space="preserve"> that were slain</w:t>
      </w:r>
      <w:r w:rsidR="007A2A24">
        <w:t xml:space="preserve"> (9:7-10)</w:t>
      </w:r>
    </w:p>
    <w:p w14:paraId="60E48D37" w14:textId="77777777" w:rsidR="00696523" w:rsidRDefault="00696523" w:rsidP="00696523">
      <w:pPr>
        <w:spacing w:after="0" w:line="240" w:lineRule="auto"/>
        <w:ind w:left="540"/>
      </w:pPr>
      <w:r>
        <w:t>-Parshandatha – “given by prayer”</w:t>
      </w:r>
    </w:p>
    <w:p w14:paraId="3B0A668D" w14:textId="77777777" w:rsidR="0003491C" w:rsidRDefault="00903BAF" w:rsidP="002E6868">
      <w:pPr>
        <w:spacing w:after="0" w:line="240" w:lineRule="auto"/>
        <w:ind w:left="720" w:hanging="90"/>
      </w:pPr>
      <w:r>
        <w:t xml:space="preserve">Mark 9:28-29  some demons only cast out by prayer and fasting </w:t>
      </w:r>
    </w:p>
    <w:p w14:paraId="190CF476" w14:textId="77777777" w:rsidR="00696523" w:rsidRDefault="00696523" w:rsidP="00696523">
      <w:pPr>
        <w:spacing w:after="0" w:line="240" w:lineRule="auto"/>
        <w:ind w:left="540"/>
      </w:pPr>
      <w:r>
        <w:t>-Dalphon – “dripping”</w:t>
      </w:r>
      <w:r w:rsidR="00903BAF">
        <w:t>; “weeping”</w:t>
      </w:r>
    </w:p>
    <w:p w14:paraId="210B000D" w14:textId="77777777" w:rsidR="00696523" w:rsidRDefault="00696523" w:rsidP="00696523">
      <w:pPr>
        <w:spacing w:after="0" w:line="240" w:lineRule="auto"/>
        <w:ind w:left="540"/>
      </w:pPr>
      <w:r>
        <w:t>-Aspatha – “the enticed gathered”</w:t>
      </w:r>
    </w:p>
    <w:p w14:paraId="3E0DBA81" w14:textId="77777777" w:rsidR="00696523" w:rsidRDefault="00696523" w:rsidP="00696523">
      <w:pPr>
        <w:spacing w:after="0" w:line="240" w:lineRule="auto"/>
        <w:ind w:left="540"/>
      </w:pPr>
      <w:r>
        <w:t>-Poratha – “fruitfulness”; “frustration”</w:t>
      </w:r>
    </w:p>
    <w:p w14:paraId="2FB8C127" w14:textId="77777777" w:rsidR="00626731" w:rsidRDefault="00696523" w:rsidP="00696523">
      <w:pPr>
        <w:spacing w:after="0" w:line="240" w:lineRule="auto"/>
        <w:ind w:left="540"/>
      </w:pPr>
      <w:r>
        <w:t>-Adalia – “</w:t>
      </w:r>
      <w:r w:rsidR="00626731">
        <w:t xml:space="preserve">I </w:t>
      </w:r>
      <w:r w:rsidR="00F1095F">
        <w:t>shall be drawn up of Jah</w:t>
      </w:r>
      <w:r w:rsidR="00626731">
        <w:t xml:space="preserve"> [Jehovah]”</w:t>
      </w:r>
    </w:p>
    <w:p w14:paraId="5DD6CA49" w14:textId="77777777" w:rsidR="00696523" w:rsidRDefault="00626731" w:rsidP="00696523">
      <w:pPr>
        <w:spacing w:after="0" w:line="240" w:lineRule="auto"/>
        <w:ind w:left="540"/>
      </w:pPr>
      <w:r>
        <w:t>-Aridatha – “the lion of the decree”</w:t>
      </w:r>
    </w:p>
    <w:p w14:paraId="141B398D" w14:textId="77777777" w:rsidR="002E6868" w:rsidRDefault="002E6868" w:rsidP="002E6868">
      <w:pPr>
        <w:spacing w:after="0" w:line="240" w:lineRule="auto"/>
        <w:ind w:left="630"/>
      </w:pPr>
      <w:r>
        <w:t>1 Peter 5:8  Satan is a roaring lion</w:t>
      </w:r>
      <w:r w:rsidR="007A2A24">
        <w:t xml:space="preserve"> who seeks to devour</w:t>
      </w:r>
      <w:r>
        <w:t>.  The decree is the law.  Used properly, the law is beneficial; used improperly, as seen by Pharisees, it is destructive.</w:t>
      </w:r>
    </w:p>
    <w:p w14:paraId="737B8054" w14:textId="77777777" w:rsidR="00626731" w:rsidRDefault="00626731" w:rsidP="00696523">
      <w:pPr>
        <w:spacing w:after="0" w:line="240" w:lineRule="auto"/>
        <w:ind w:left="540"/>
      </w:pPr>
      <w:r>
        <w:t>-Parmashta – “superior”</w:t>
      </w:r>
    </w:p>
    <w:p w14:paraId="63F719DD" w14:textId="77777777" w:rsidR="002E6868" w:rsidRDefault="002E6868" w:rsidP="002E6868">
      <w:pPr>
        <w:spacing w:after="0" w:line="240" w:lineRule="auto"/>
        <w:ind w:left="630"/>
      </w:pPr>
      <w:r>
        <w:t>Proverbs 6:16-17  pride is one of the seven deadly sins</w:t>
      </w:r>
    </w:p>
    <w:p w14:paraId="19A81D29" w14:textId="77777777" w:rsidR="00F1095F" w:rsidRDefault="00F1095F" w:rsidP="00696523">
      <w:pPr>
        <w:spacing w:after="0" w:line="240" w:lineRule="auto"/>
        <w:ind w:left="540"/>
      </w:pPr>
      <w:r>
        <w:t>-</w:t>
      </w:r>
      <w:r w:rsidR="00626731">
        <w:t>Arisai – “lion of my banners”</w:t>
      </w:r>
    </w:p>
    <w:p w14:paraId="61737A9F" w14:textId="77777777" w:rsidR="007A2A24" w:rsidRDefault="007A2A24" w:rsidP="007A2A24">
      <w:pPr>
        <w:spacing w:after="0" w:line="240" w:lineRule="auto"/>
        <w:ind w:left="630"/>
      </w:pPr>
      <w:r>
        <w:t>Banner is the flag that represent the sovereign; lion represents the devil.</w:t>
      </w:r>
    </w:p>
    <w:p w14:paraId="2633FF9A" w14:textId="77777777" w:rsidR="00626731" w:rsidRDefault="00626731" w:rsidP="00696523">
      <w:pPr>
        <w:spacing w:after="0" w:line="240" w:lineRule="auto"/>
        <w:ind w:left="540"/>
      </w:pPr>
      <w:r>
        <w:t>-Aridai – “the lion is enough”</w:t>
      </w:r>
    </w:p>
    <w:p w14:paraId="33E1889E" w14:textId="77777777" w:rsidR="00626731" w:rsidRDefault="00626731" w:rsidP="00696523">
      <w:pPr>
        <w:spacing w:after="0" w:line="240" w:lineRule="auto"/>
        <w:ind w:left="540"/>
      </w:pPr>
      <w:r>
        <w:t>-Vajezatha – “strong as the wind”</w:t>
      </w:r>
    </w:p>
    <w:p w14:paraId="6E42EEC9" w14:textId="77777777" w:rsidR="00E80880" w:rsidRPr="00A40CC1" w:rsidRDefault="00E80880" w:rsidP="00E80880">
      <w:pPr>
        <w:tabs>
          <w:tab w:val="left" w:pos="540"/>
        </w:tabs>
        <w:spacing w:after="0" w:line="240" w:lineRule="auto"/>
        <w:ind w:left="90" w:hanging="90"/>
      </w:pPr>
      <w:r>
        <w:rPr>
          <w:b/>
          <w:i/>
        </w:rPr>
        <w:t xml:space="preserve">Bigthan </w:t>
      </w:r>
      <w:r>
        <w:t>and</w:t>
      </w:r>
      <w:r>
        <w:rPr>
          <w:b/>
          <w:i/>
        </w:rPr>
        <w:t xml:space="preserve"> Tereshm – </w:t>
      </w:r>
      <w:r w:rsidR="009C3E76">
        <w:t xml:space="preserve">two men who kept the door </w:t>
      </w:r>
      <w:r>
        <w:t>who plotted to overthrow the king</w:t>
      </w:r>
      <w:r w:rsidR="00B20CDF">
        <w:t xml:space="preserve">, </w:t>
      </w:r>
    </w:p>
    <w:p w14:paraId="18CF899C" w14:textId="77777777" w:rsidR="00E80880" w:rsidRDefault="00E80880" w:rsidP="00E80880">
      <w:pPr>
        <w:tabs>
          <w:tab w:val="left" w:pos="540"/>
        </w:tabs>
        <w:spacing w:after="0" w:line="240" w:lineRule="auto"/>
        <w:ind w:left="450" w:hanging="90"/>
      </w:pPr>
      <w:r>
        <w:t xml:space="preserve">•Bigthan – </w:t>
      </w:r>
      <w:r w:rsidR="00626731">
        <w:t>“</w:t>
      </w:r>
      <w:r>
        <w:t>in their winepress</w:t>
      </w:r>
      <w:r w:rsidR="00626731">
        <w:t>”</w:t>
      </w:r>
    </w:p>
    <w:p w14:paraId="6CDEF16C" w14:textId="77777777" w:rsidR="00E80880" w:rsidRDefault="00CB3557" w:rsidP="00E80880">
      <w:pPr>
        <w:tabs>
          <w:tab w:val="left" w:pos="540"/>
        </w:tabs>
        <w:spacing w:after="0" w:line="240" w:lineRule="auto"/>
        <w:ind w:left="450" w:hanging="90"/>
      </w:pPr>
      <w:r>
        <w:t xml:space="preserve">•Teresh – </w:t>
      </w:r>
      <w:r w:rsidR="00626731">
        <w:t>“</w:t>
      </w:r>
      <w:r>
        <w:t>strictness</w:t>
      </w:r>
      <w:r w:rsidR="00626731">
        <w:t>”</w:t>
      </w:r>
      <w:r>
        <w:t xml:space="preserve"> </w:t>
      </w:r>
    </w:p>
    <w:p w14:paraId="3FE0AE93" w14:textId="77777777" w:rsidR="00E80880" w:rsidRDefault="00E80880" w:rsidP="00E80880">
      <w:pPr>
        <w:tabs>
          <w:tab w:val="left" w:pos="540"/>
        </w:tabs>
        <w:spacing w:after="0" w:line="240" w:lineRule="auto"/>
        <w:ind w:left="450" w:hanging="90"/>
      </w:pPr>
      <w:r>
        <w:t>•Two things the devil tries t</w:t>
      </w:r>
      <w:r w:rsidR="009C3E76">
        <w:t xml:space="preserve">o use to destroy the work of God and bar entry to heaven </w:t>
      </w:r>
      <w:r>
        <w:t xml:space="preserve"> – persecution and legalism</w:t>
      </w:r>
    </w:p>
    <w:p w14:paraId="29961E70" w14:textId="77777777" w:rsidR="00A40CC1" w:rsidRDefault="009C4FA7" w:rsidP="009C4FA7">
      <w:pPr>
        <w:tabs>
          <w:tab w:val="left" w:pos="540"/>
        </w:tabs>
        <w:spacing w:after="0" w:line="240" w:lineRule="auto"/>
        <w:ind w:left="450" w:hanging="450"/>
        <w:rPr>
          <w:i/>
        </w:rPr>
      </w:pPr>
      <w:r w:rsidRPr="009C4FA7">
        <w:rPr>
          <w:b/>
          <w:i/>
        </w:rPr>
        <w:t>Zeresh</w:t>
      </w:r>
      <w:r>
        <w:rPr>
          <w:i/>
        </w:rPr>
        <w:t xml:space="preserve"> – </w:t>
      </w:r>
      <w:r w:rsidRPr="009C4FA7">
        <w:t>wife of Haman</w:t>
      </w:r>
    </w:p>
    <w:p w14:paraId="7F1A6AC7" w14:textId="77777777" w:rsidR="00323B62" w:rsidRDefault="009C4FA7" w:rsidP="009C4FA7">
      <w:pPr>
        <w:tabs>
          <w:tab w:val="left" w:pos="540"/>
        </w:tabs>
        <w:spacing w:after="0" w:line="240" w:lineRule="auto"/>
        <w:ind w:left="450" w:hanging="90"/>
      </w:pPr>
      <w:r>
        <w:t xml:space="preserve">•Name means “gold.”  </w:t>
      </w:r>
    </w:p>
    <w:p w14:paraId="337F480F" w14:textId="77777777" w:rsidR="009C4FA7" w:rsidRDefault="00323B62" w:rsidP="009C4FA7">
      <w:pPr>
        <w:tabs>
          <w:tab w:val="left" w:pos="540"/>
        </w:tabs>
        <w:spacing w:after="0" w:line="240" w:lineRule="auto"/>
        <w:ind w:left="450" w:hanging="90"/>
      </w:pPr>
      <w:r>
        <w:t xml:space="preserve">  -</w:t>
      </w:r>
      <w:r w:rsidR="009C4FA7">
        <w:t>1Timothy 6:10, “The love of money is the root of all evil.”</w:t>
      </w:r>
    </w:p>
    <w:p w14:paraId="34FC335A" w14:textId="77777777" w:rsidR="00323B62" w:rsidRDefault="00323B62" w:rsidP="00323B62">
      <w:pPr>
        <w:tabs>
          <w:tab w:val="left" w:pos="540"/>
        </w:tabs>
        <w:spacing w:after="0" w:line="240" w:lineRule="auto"/>
        <w:ind w:left="540" w:hanging="90"/>
      </w:pPr>
      <w:r>
        <w:t>-</w:t>
      </w:r>
      <w:r w:rsidR="008C71EC">
        <w:t xml:space="preserve">1 Timothy 3:3, 8; </w:t>
      </w:r>
      <w:r>
        <w:t>1 Peter 5:2  the elder</w:t>
      </w:r>
      <w:r w:rsidR="008C71EC">
        <w:t>s and deacons are not to be greedy of</w:t>
      </w:r>
      <w:r>
        <w:t xml:space="preserve"> filthy lucre</w:t>
      </w:r>
    </w:p>
    <w:p w14:paraId="4A4ADD9C" w14:textId="77777777" w:rsidR="009C4FA7" w:rsidRDefault="009C4FA7" w:rsidP="009C4FA7">
      <w:pPr>
        <w:tabs>
          <w:tab w:val="left" w:pos="540"/>
        </w:tabs>
        <w:spacing w:after="0" w:line="240" w:lineRule="auto"/>
        <w:ind w:left="450" w:hanging="90"/>
      </w:pPr>
      <w:r>
        <w:t>•Along with Haman’s friends, hatched the plot to build the gallows to destroy Mordecai</w:t>
      </w:r>
    </w:p>
    <w:p w14:paraId="35248250" w14:textId="77777777" w:rsidR="0010549B" w:rsidRDefault="001C61BB" w:rsidP="0010549B">
      <w:pPr>
        <w:tabs>
          <w:tab w:val="left" w:pos="540"/>
        </w:tabs>
        <w:spacing w:after="0" w:line="240" w:lineRule="auto"/>
        <w:ind w:left="450" w:hanging="450"/>
      </w:pPr>
      <w:r>
        <w:rPr>
          <w:b/>
          <w:i/>
        </w:rPr>
        <w:t>Sivan</w:t>
      </w:r>
      <w:r>
        <w:t xml:space="preserve"> – third month of the year</w:t>
      </w:r>
    </w:p>
    <w:p w14:paraId="54A80C54" w14:textId="77777777" w:rsidR="001C61BB" w:rsidRDefault="001C61BB" w:rsidP="001C61BB">
      <w:pPr>
        <w:tabs>
          <w:tab w:val="left" w:pos="540"/>
        </w:tabs>
        <w:spacing w:after="0" w:line="240" w:lineRule="auto"/>
        <w:ind w:left="450" w:hanging="90"/>
      </w:pPr>
      <w:r>
        <w:t>•Name means “covering.”  Month where plot against the Jews was uncovered and a new law passed to protect the Jews</w:t>
      </w:r>
      <w:r w:rsidR="0090600F">
        <w:t xml:space="preserve">.  The Law and sacrificial system could only cover sin, it could not </w:t>
      </w:r>
    </w:p>
    <w:p w14:paraId="4DEDE77A" w14:textId="77777777" w:rsidR="001C61BB" w:rsidRDefault="001C61BB" w:rsidP="001C61BB">
      <w:pPr>
        <w:tabs>
          <w:tab w:val="left" w:pos="540"/>
        </w:tabs>
        <w:spacing w:after="0" w:line="240" w:lineRule="auto"/>
        <w:ind w:left="450" w:hanging="450"/>
      </w:pPr>
      <w:r>
        <w:rPr>
          <w:b/>
          <w:i/>
        </w:rPr>
        <w:t>Adar</w:t>
      </w:r>
      <w:r>
        <w:t xml:space="preserve"> – 12</w:t>
      </w:r>
      <w:r w:rsidRPr="001C61BB">
        <w:rPr>
          <w:vertAlign w:val="superscript"/>
        </w:rPr>
        <w:t>th</w:t>
      </w:r>
      <w:r>
        <w:t xml:space="preserve"> month of the year</w:t>
      </w:r>
    </w:p>
    <w:p w14:paraId="3AD621EA" w14:textId="77777777" w:rsidR="001C61BB" w:rsidRDefault="001C61BB" w:rsidP="001C61BB">
      <w:pPr>
        <w:tabs>
          <w:tab w:val="left" w:pos="540"/>
        </w:tabs>
        <w:spacing w:after="0" w:line="240" w:lineRule="auto"/>
        <w:ind w:left="450" w:hanging="90"/>
      </w:pPr>
      <w:r>
        <w:t xml:space="preserve">•Name means “glorious.”  </w:t>
      </w:r>
    </w:p>
    <w:p w14:paraId="43DFEBBE" w14:textId="77777777" w:rsidR="001C61BB" w:rsidRDefault="001C61BB" w:rsidP="001C61BB">
      <w:pPr>
        <w:tabs>
          <w:tab w:val="left" w:pos="540"/>
        </w:tabs>
        <w:spacing w:after="0" w:line="240" w:lineRule="auto"/>
        <w:ind w:left="450" w:hanging="90"/>
      </w:pPr>
      <w:r>
        <w:t>•Month when the Jews were to be destroyed, but instead their enemies were destroyed</w:t>
      </w:r>
    </w:p>
    <w:p w14:paraId="0063BAC8" w14:textId="77777777" w:rsidR="001C61BB" w:rsidRDefault="001C61BB" w:rsidP="001C61BB">
      <w:pPr>
        <w:tabs>
          <w:tab w:val="left" w:pos="540"/>
        </w:tabs>
        <w:spacing w:after="0" w:line="240" w:lineRule="auto"/>
      </w:pPr>
    </w:p>
    <w:sectPr w:rsidR="001C61BB" w:rsidSect="00F6252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01BFA"/>
    <w:multiLevelType w:val="hybridMultilevel"/>
    <w:tmpl w:val="987EC5C0"/>
    <w:lvl w:ilvl="0" w:tplc="727683B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5414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E6B"/>
    <w:rsid w:val="000004EF"/>
    <w:rsid w:val="000054C5"/>
    <w:rsid w:val="000073D1"/>
    <w:rsid w:val="0001222A"/>
    <w:rsid w:val="000156F4"/>
    <w:rsid w:val="0003491C"/>
    <w:rsid w:val="0008210D"/>
    <w:rsid w:val="000934CA"/>
    <w:rsid w:val="000A2471"/>
    <w:rsid w:val="000B5F9E"/>
    <w:rsid w:val="000E6C42"/>
    <w:rsid w:val="000F6589"/>
    <w:rsid w:val="0010549B"/>
    <w:rsid w:val="00105F70"/>
    <w:rsid w:val="00144B9A"/>
    <w:rsid w:val="00154B09"/>
    <w:rsid w:val="00163C7F"/>
    <w:rsid w:val="001848E4"/>
    <w:rsid w:val="001B41F8"/>
    <w:rsid w:val="001C61BB"/>
    <w:rsid w:val="001D63A1"/>
    <w:rsid w:val="001D685F"/>
    <w:rsid w:val="0029497A"/>
    <w:rsid w:val="002B749F"/>
    <w:rsid w:val="002D5A4D"/>
    <w:rsid w:val="002E6868"/>
    <w:rsid w:val="002F40C2"/>
    <w:rsid w:val="00323B62"/>
    <w:rsid w:val="00333654"/>
    <w:rsid w:val="00345B3E"/>
    <w:rsid w:val="00362002"/>
    <w:rsid w:val="003771C3"/>
    <w:rsid w:val="003809BF"/>
    <w:rsid w:val="00384F13"/>
    <w:rsid w:val="003852AF"/>
    <w:rsid w:val="003B2BB5"/>
    <w:rsid w:val="003C4236"/>
    <w:rsid w:val="003C646D"/>
    <w:rsid w:val="003D5672"/>
    <w:rsid w:val="003D5F23"/>
    <w:rsid w:val="003E5365"/>
    <w:rsid w:val="003F493E"/>
    <w:rsid w:val="0040012E"/>
    <w:rsid w:val="004308AA"/>
    <w:rsid w:val="0043556E"/>
    <w:rsid w:val="0044313A"/>
    <w:rsid w:val="00453930"/>
    <w:rsid w:val="00455FA9"/>
    <w:rsid w:val="00457202"/>
    <w:rsid w:val="00462646"/>
    <w:rsid w:val="00474B49"/>
    <w:rsid w:val="004758A2"/>
    <w:rsid w:val="00484A9B"/>
    <w:rsid w:val="004945DE"/>
    <w:rsid w:val="004A66FE"/>
    <w:rsid w:val="004C6198"/>
    <w:rsid w:val="004F0D69"/>
    <w:rsid w:val="004F10BE"/>
    <w:rsid w:val="005053C7"/>
    <w:rsid w:val="00515BEB"/>
    <w:rsid w:val="0052692F"/>
    <w:rsid w:val="00551117"/>
    <w:rsid w:val="00555755"/>
    <w:rsid w:val="00577D9F"/>
    <w:rsid w:val="00594676"/>
    <w:rsid w:val="005B0680"/>
    <w:rsid w:val="005D3A1A"/>
    <w:rsid w:val="005E61A7"/>
    <w:rsid w:val="005F52D6"/>
    <w:rsid w:val="006104C4"/>
    <w:rsid w:val="0062079E"/>
    <w:rsid w:val="00621551"/>
    <w:rsid w:val="00622D67"/>
    <w:rsid w:val="00626731"/>
    <w:rsid w:val="006327ED"/>
    <w:rsid w:val="006416AB"/>
    <w:rsid w:val="006723ED"/>
    <w:rsid w:val="006762AD"/>
    <w:rsid w:val="0068626A"/>
    <w:rsid w:val="00687DB9"/>
    <w:rsid w:val="006963B4"/>
    <w:rsid w:val="00696523"/>
    <w:rsid w:val="006A7E6B"/>
    <w:rsid w:val="006F4FE7"/>
    <w:rsid w:val="00702673"/>
    <w:rsid w:val="00703718"/>
    <w:rsid w:val="00720EEB"/>
    <w:rsid w:val="007336C8"/>
    <w:rsid w:val="00757FAE"/>
    <w:rsid w:val="00763BC6"/>
    <w:rsid w:val="00765ED1"/>
    <w:rsid w:val="0076763F"/>
    <w:rsid w:val="007A2A24"/>
    <w:rsid w:val="007A720F"/>
    <w:rsid w:val="007C6534"/>
    <w:rsid w:val="007F2E86"/>
    <w:rsid w:val="007F3403"/>
    <w:rsid w:val="00811461"/>
    <w:rsid w:val="00832C41"/>
    <w:rsid w:val="00833E2D"/>
    <w:rsid w:val="0085218C"/>
    <w:rsid w:val="008530D2"/>
    <w:rsid w:val="0086706D"/>
    <w:rsid w:val="00896ECD"/>
    <w:rsid w:val="008B7281"/>
    <w:rsid w:val="008C0C5C"/>
    <w:rsid w:val="008C2BEE"/>
    <w:rsid w:val="008C71EC"/>
    <w:rsid w:val="008D0D84"/>
    <w:rsid w:val="008F1532"/>
    <w:rsid w:val="00903BAF"/>
    <w:rsid w:val="0090600F"/>
    <w:rsid w:val="00923013"/>
    <w:rsid w:val="00927FBD"/>
    <w:rsid w:val="00933EC3"/>
    <w:rsid w:val="00965FBF"/>
    <w:rsid w:val="00987C7D"/>
    <w:rsid w:val="00996BE5"/>
    <w:rsid w:val="009A4DA7"/>
    <w:rsid w:val="009C3E76"/>
    <w:rsid w:val="009C4FA7"/>
    <w:rsid w:val="009D721A"/>
    <w:rsid w:val="00A13D0F"/>
    <w:rsid w:val="00A40CC1"/>
    <w:rsid w:val="00A50E84"/>
    <w:rsid w:val="00A66342"/>
    <w:rsid w:val="00A80A5B"/>
    <w:rsid w:val="00A83240"/>
    <w:rsid w:val="00A902FB"/>
    <w:rsid w:val="00AC1B91"/>
    <w:rsid w:val="00B13A13"/>
    <w:rsid w:val="00B150EA"/>
    <w:rsid w:val="00B20CDF"/>
    <w:rsid w:val="00B220B9"/>
    <w:rsid w:val="00B2224F"/>
    <w:rsid w:val="00B41280"/>
    <w:rsid w:val="00B540A1"/>
    <w:rsid w:val="00B6326B"/>
    <w:rsid w:val="00B70C90"/>
    <w:rsid w:val="00B823E5"/>
    <w:rsid w:val="00B9400A"/>
    <w:rsid w:val="00BC1949"/>
    <w:rsid w:val="00BD0298"/>
    <w:rsid w:val="00BE04BF"/>
    <w:rsid w:val="00BF4077"/>
    <w:rsid w:val="00BF4874"/>
    <w:rsid w:val="00C10F31"/>
    <w:rsid w:val="00C122B0"/>
    <w:rsid w:val="00C16558"/>
    <w:rsid w:val="00C1794C"/>
    <w:rsid w:val="00C41657"/>
    <w:rsid w:val="00C629B2"/>
    <w:rsid w:val="00C64324"/>
    <w:rsid w:val="00C65C22"/>
    <w:rsid w:val="00C7075E"/>
    <w:rsid w:val="00C85457"/>
    <w:rsid w:val="00C92865"/>
    <w:rsid w:val="00CA5013"/>
    <w:rsid w:val="00CA7F45"/>
    <w:rsid w:val="00CB15E8"/>
    <w:rsid w:val="00CB3557"/>
    <w:rsid w:val="00CB3AA3"/>
    <w:rsid w:val="00CB467E"/>
    <w:rsid w:val="00D03335"/>
    <w:rsid w:val="00D141D2"/>
    <w:rsid w:val="00D31C1D"/>
    <w:rsid w:val="00D45634"/>
    <w:rsid w:val="00D656DD"/>
    <w:rsid w:val="00D9653F"/>
    <w:rsid w:val="00DA4353"/>
    <w:rsid w:val="00DC1439"/>
    <w:rsid w:val="00DC2BE3"/>
    <w:rsid w:val="00DC37BC"/>
    <w:rsid w:val="00DC7986"/>
    <w:rsid w:val="00DF691C"/>
    <w:rsid w:val="00DF759F"/>
    <w:rsid w:val="00E045A4"/>
    <w:rsid w:val="00E050B3"/>
    <w:rsid w:val="00E25427"/>
    <w:rsid w:val="00E25D89"/>
    <w:rsid w:val="00E32B71"/>
    <w:rsid w:val="00E355F1"/>
    <w:rsid w:val="00E36C17"/>
    <w:rsid w:val="00E37750"/>
    <w:rsid w:val="00E5168A"/>
    <w:rsid w:val="00E5318A"/>
    <w:rsid w:val="00E80880"/>
    <w:rsid w:val="00EB00D0"/>
    <w:rsid w:val="00EC1AB0"/>
    <w:rsid w:val="00ED1C7D"/>
    <w:rsid w:val="00EE59B4"/>
    <w:rsid w:val="00F07A96"/>
    <w:rsid w:val="00F1095F"/>
    <w:rsid w:val="00F52BA2"/>
    <w:rsid w:val="00F62522"/>
    <w:rsid w:val="00F75915"/>
    <w:rsid w:val="00F80637"/>
    <w:rsid w:val="00F84C4A"/>
    <w:rsid w:val="00F85145"/>
    <w:rsid w:val="00F860D2"/>
    <w:rsid w:val="00F87AE6"/>
    <w:rsid w:val="00FA3C23"/>
    <w:rsid w:val="00FB5791"/>
    <w:rsid w:val="00FE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47C56"/>
  <w15:chartTrackingRefBased/>
  <w15:docId w15:val="{E84E7E14-62DC-4F09-A065-9825A2C2A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2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4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25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2522"/>
    <w:rPr>
      <w:rFonts w:ascii="Segoe UI" w:hAnsi="Segoe UI" w:cs="Segoe UI"/>
      <w:sz w:val="18"/>
      <w:szCs w:val="18"/>
    </w:rPr>
  </w:style>
  <w:style w:type="paragraph" w:styleId="ListParagraph">
    <w:name w:val="List Paragraph"/>
    <w:basedOn w:val="Normal"/>
    <w:uiPriority w:val="34"/>
    <w:qFormat/>
    <w:rsid w:val="009C4FA7"/>
    <w:pPr>
      <w:ind w:left="720"/>
      <w:contextualSpacing/>
    </w:pPr>
  </w:style>
  <w:style w:type="paragraph" w:customStyle="1" w:styleId="BODY">
    <w:name w:val="BODY"/>
    <w:basedOn w:val="Normal"/>
    <w:uiPriority w:val="99"/>
    <w:rsid w:val="008F1532"/>
    <w:pPr>
      <w:autoSpaceDE w:val="0"/>
      <w:autoSpaceDN w:val="0"/>
      <w:adjustRightInd w:val="0"/>
      <w:spacing w:after="0" w:line="240" w:lineRule="auto"/>
    </w:pPr>
    <w:rPr>
      <w:rFonts w:ascii="Calibri" w:hAnsi="Calibri" w:cs="Calibri"/>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th\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3B2C791-E99D-4BD3-A2B3-765E586FC2EC}">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1546</TotalTime>
  <Pages>5</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dc:description/>
  <cp:lastModifiedBy>Susan Schuler</cp:lastModifiedBy>
  <cp:revision>4</cp:revision>
  <cp:lastPrinted>2019-05-01T18:09:00Z</cp:lastPrinted>
  <dcterms:created xsi:type="dcterms:W3CDTF">2019-03-29T11:26:00Z</dcterms:created>
  <dcterms:modified xsi:type="dcterms:W3CDTF">2022-09-22T17:39:00Z</dcterms:modified>
</cp:coreProperties>
</file>